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/>
        </w:rPr>
      </w:pPr>
      <w:r>
        <w:rPr>
          <w:rFonts w:hint="eastAsia" w:ascii="Times New Roman" w:hAnsi="Times New Roman"/>
        </w:rPr>
        <w:t>考生姓名</w:t>
      </w:r>
      <w:r>
        <w:rPr>
          <w:rFonts w:hint="eastAsia" w:ascii="Times New Roman" w:hAnsi="Times New Roman"/>
          <w:u w:val="single"/>
        </w:rPr>
        <w:t xml:space="preserve">       </w:t>
      </w:r>
      <w:r>
        <w:rPr>
          <w:rFonts w:hint="eastAsia" w:ascii="Times New Roman" w:hAnsi="Times New Roman"/>
          <w:u w:val="single"/>
          <w:lang w:val="en-US" w:eastAsia="zh-Hans"/>
        </w:rPr>
        <w:t>符攀飞</w:t>
      </w:r>
      <w:r>
        <w:rPr>
          <w:rFonts w:hint="eastAsia" w:ascii="Times New Roman" w:hAnsi="Times New Roman"/>
          <w:u w:val="single"/>
        </w:rPr>
        <w:t xml:space="preserve">             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准考证号</w:t>
      </w:r>
      <w:r>
        <w:rPr>
          <w:rFonts w:hint="eastAsia" w:ascii="Times New Roman" w:hAnsi="Times New Roman"/>
          <w:u w:val="single"/>
        </w:rPr>
        <w:t xml:space="preserve">                     </w:t>
      </w:r>
    </w:p>
    <w:p>
      <w:pPr>
        <w:jc w:val="center"/>
        <w:rPr>
          <w:rFonts w:ascii="Times New Roman" w:hAnsi="Times New Roman" w:eastAsia="宋体" w:cs="宋体"/>
          <w:b/>
          <w:bCs/>
          <w:sz w:val="28"/>
          <w:szCs w:val="36"/>
        </w:rPr>
      </w:pP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>2019年下半年</w:t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>Web前端开发初级</w:t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>实操考试</w:t>
      </w:r>
    </w:p>
    <w:p>
      <w:pPr>
        <w:jc w:val="center"/>
        <w:rPr>
          <w:rFonts w:ascii="Times New Roman" w:hAnsi="Times New Roman" w:eastAsia="宋体" w:cs="宋体"/>
          <w:sz w:val="28"/>
          <w:szCs w:val="36"/>
        </w:rPr>
      </w:pPr>
      <w:r>
        <w:rPr>
          <w:rFonts w:hint="eastAsia" w:ascii="Times New Roman" w:hAnsi="Times New Roman" w:eastAsia="宋体" w:cs="宋体"/>
          <w:sz w:val="28"/>
          <w:szCs w:val="36"/>
        </w:rPr>
        <w:t>（考试时间09:50-11:50 共120分钟）</w:t>
      </w:r>
    </w:p>
    <w:p>
      <w:pPr>
        <w:jc w:val="left"/>
        <w:rPr>
          <w:rFonts w:ascii="Times New Roman" w:hAnsi="Times New Roman" w:eastAsia="宋体" w:cs="宋体"/>
          <w:szCs w:val="21"/>
        </w:rPr>
      </w:pPr>
    </w:p>
    <w:p>
      <w:pPr>
        <w:jc w:val="left"/>
        <w:rPr>
          <w:rFonts w:ascii="Times New Roman" w:hAnsi="Times New Roman" w:eastAsia="宋体" w:cs="宋体"/>
          <w:szCs w:val="21"/>
        </w:rPr>
      </w:pPr>
      <w:r>
        <w:rPr>
          <w:rFonts w:hint="eastAsia" w:ascii="Times New Roman" w:hAnsi="Times New Roman" w:eastAsia="宋体" w:cs="宋体"/>
          <w:szCs w:val="21"/>
        </w:rPr>
        <w:t>1. 本试卷共5道题，满分100分。</w:t>
      </w:r>
    </w:p>
    <w:p>
      <w:pPr>
        <w:jc w:val="left"/>
        <w:rPr>
          <w:rFonts w:ascii="Times New Roman" w:hAnsi="Times New Roman" w:eastAsia="宋体" w:cs="宋体"/>
          <w:szCs w:val="21"/>
        </w:rPr>
      </w:pPr>
      <w:r>
        <w:rPr>
          <w:rFonts w:hint="eastAsia" w:ascii="Times New Roman" w:hAnsi="Times New Roman" w:eastAsia="宋体" w:cs="宋体"/>
          <w:szCs w:val="21"/>
        </w:rPr>
        <w:t>2. 请在指定位置或开发环境下作答。</w:t>
      </w:r>
    </w:p>
    <w:p>
      <w:pPr>
        <w:jc w:val="left"/>
        <w:rPr>
          <w:rFonts w:ascii="Times New Roman" w:hAnsi="Times New Roman" w:eastAsia="宋体" w:cs="宋体"/>
          <w:szCs w:val="21"/>
        </w:rPr>
      </w:pPr>
    </w:p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试题一（24分）</w:t>
      </w:r>
    </w:p>
    <w:p>
      <w:pPr>
        <w:ind w:firstLine="420" w:firstLineChars="200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</w:rPr>
        <w:t>阅读下列说明、效果图和HTML代码，进行静态网页开发，填写（1）至（12）代码。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这是某旅游网站的局部页面展示。现在我们需要编写该网站效果图部分代码。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项目名称为perfect，包含首页index.html、css文件夹、image文件夹，其中，css文件夹包含mystyle.css文件；images文件夹包含项目需要的图片。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【效果图】</w:t>
      </w: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  <w:r>
        <w:rPr>
          <w:rFonts w:hint="eastAsia" w:ascii="Times New Roman" w:hAnsi="Times New Roman" w:eastAsia="宋体" w:cs="Times New Roman"/>
          <w:b/>
          <w:sz w:val="20"/>
        </w:rPr>
        <w:t>图1-1</w:t>
      </w: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77510" cy="1362710"/>
            <wp:effectExtent l="19050" t="0" r="8890" b="0"/>
            <wp:wrapNone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136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jc w:val="center"/>
        <w:rPr>
          <w:rFonts w:ascii="Times New Roman" w:hAnsi="Times New Roman" w:eastAsia="宋体" w:cs="Times New Roman"/>
          <w:b/>
          <w:sz w:val="20"/>
        </w:rPr>
      </w:pPr>
    </w:p>
    <w:p>
      <w:pPr>
        <w:rPr>
          <w:rFonts w:ascii="Times New Roman" w:hAnsi="Times New Roman" w:eastAsia="宋体" w:cs="Times New Roman"/>
          <w:b/>
          <w:sz w:val="20"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【代码：首页index.html】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&lt;!DOCTYPE html&gt;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&lt;html&gt;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&lt;head&gt;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&lt;title&gt;首页&lt;/title&gt;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&lt;meta charset="utf-8"&gt;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    &lt;!</w:t>
      </w:r>
      <w:r>
        <w:rPr>
          <w:rFonts w:ascii="Times New Roman" w:hAnsi="Times New Roman" w:eastAsia="宋体" w:cs="Times New Roman"/>
        </w:rPr>
        <w:t>—</w:t>
      </w:r>
      <w:r>
        <w:rPr>
          <w:rFonts w:hint="eastAsia" w:ascii="Times New Roman" w:hAnsi="Times New Roman" w:eastAsia="宋体" w:cs="Times New Roman"/>
        </w:rPr>
        <w:t>引入样式--&gt;</w:t>
      </w:r>
      <w:r>
        <w:rPr>
          <w:rFonts w:hint="eastAsia" w:ascii="Times New Roman" w:hAnsi="Times New Roman" w:eastAsia="宋体" w:cs="Times New Roman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&lt;link rel="stylesheet" type="text/css" 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color w:val="FF0000"/>
          <w:u w:val="single"/>
          <w:lang w:val="en-US" w:eastAsia="zh-Hans"/>
        </w:rPr>
        <w:t>src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（1） </w:t>
      </w:r>
      <w:r>
        <w:rPr>
          <w:rFonts w:hint="eastAsia" w:ascii="Times New Roman" w:hAnsi="Times New Roman" w:eastAsia="宋体" w:cs="Times New Roman"/>
        </w:rPr>
        <w:t>="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</w:t>
      </w:r>
      <w:r>
        <w:rPr>
          <w:rFonts w:hint="default" w:ascii="Times New Roman" w:hAnsi="Times New Roman" w:eastAsia="宋体" w:cs="Times New Roman"/>
          <w:color w:val="FF0000"/>
          <w:u w:val="single"/>
        </w:rPr>
        <w:t>css/mystyle.css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（2）   </w:t>
      </w:r>
      <w:r>
        <w:rPr>
          <w:rFonts w:hint="eastAsia" w:ascii="Times New Roman" w:hAnsi="Times New Roman" w:eastAsia="宋体" w:cs="Times New Roman"/>
        </w:rPr>
        <w:t>" 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&lt;/head&gt;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&lt;div class="bottom"&gt;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&lt;div class="arrow"&gt;&lt;/div&gt;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&lt;div class="line"&gt;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315" w:firstLineChars="1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&lt;span&gt;&amp;nbsp;&amp;nbsp;TRAVELING SPECIALS&amp;nbsp;&amp;nbsp;&lt;/span&gt;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&lt;div class="pictext"&gt;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&lt;img src="images/t4.png"/&gt;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 &lt;h1&gt;LATEST PLANS&lt;/h1&gt;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&lt;p&gt;orem iosum dolor sit  arret conset leout ading sit in noutant iuctus eros at ploace erat Quesque ecat metus foc msus non seu atquson densrent.&lt;/p&gt;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 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&lt;img src="images/t5.png"/&gt;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 &lt;h1&gt;LATEST PLANS&lt;/h1&gt;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&lt;p&gt;orem iosum dolor sit  arret conset leout ading sit in noutant iuctus eros at ploace erat Quesque ecat metus foc msus non seu atquson densrent.&lt;/p&gt;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 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&lt;img src="images/t6.png"/&gt;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 &lt;h1&gt;LATEST PLANS&lt;/h1&gt;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&lt;p&gt;orem iosum dolor sit  arret conset leout ading sit in noutant iuctus eros at ploace erat Quesque ecat metus foc msus non seu atquson densrent.&lt;/p&gt;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&lt;/body&gt;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&lt;/html&gt;</w:t>
      </w: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【代码：CSS文件</w:t>
      </w:r>
      <w:r>
        <w:rPr>
          <w:rFonts w:hint="eastAsia" w:ascii="Times New Roman" w:hAnsi="Times New Roman" w:eastAsia="宋体" w:cs="Times New Roman"/>
          <w:b/>
          <w:bCs/>
          <w:color w:val="000000" w:themeColor="text1"/>
        </w:rPr>
        <w:t>mystyle.css</w:t>
      </w:r>
      <w:r>
        <w:rPr>
          <w:rFonts w:hint="eastAsia" w:ascii="Times New Roman" w:hAnsi="Times New Roman" w:eastAsia="宋体" w:cs="Times New Roman"/>
          <w:b/>
          <w:bCs/>
        </w:rPr>
        <w:t>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.bottom{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background-color:#EEEBE6; height:317px;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/*第一个空：背景图片；第二个空：不重复；第三个空：顶部；第四个空：居中显示*/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.arrow{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</w:t>
      </w:r>
      <w:r>
        <w:rPr>
          <w:rFonts w:hint="default" w:ascii="Times New Roman" w:hAnsi="Times New Roman" w:eastAsia="宋体" w:cs="Times New Roman"/>
          <w:color w:val="FF0000"/>
          <w:u w:val="single"/>
        </w:rPr>
        <w:t>Background-image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（3）</w:t>
      </w:r>
      <w:r>
        <w:rPr>
          <w:rFonts w:ascii="Times New Roman" w:hAnsi="Times New Roman" w:eastAsia="宋体" w:cs="Times New Roman"/>
        </w:rPr>
        <w:t>:url(../images/arrow.png)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</w:t>
      </w:r>
      <w:r>
        <w:rPr>
          <w:rFonts w:hint="default" w:ascii="Times New Roman" w:hAnsi="Times New Roman" w:eastAsia="宋体" w:cs="Times New Roman"/>
          <w:color w:val="FF0000"/>
          <w:u w:val="single"/>
        </w:rPr>
        <w:t>no-repeat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（4） </w:t>
      </w: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</w:t>
      </w:r>
      <w:r>
        <w:rPr>
          <w:rFonts w:hint="default" w:ascii="Times New Roman" w:hAnsi="Times New Roman" w:eastAsia="宋体" w:cs="Times New Roman"/>
          <w:color w:val="FF0000"/>
          <w:u w:val="single"/>
        </w:rPr>
        <w:t>top</w:t>
      </w:r>
      <w:bookmarkStart w:id="0" w:name="_GoBack"/>
      <w:bookmarkEnd w:id="0"/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（5） </w:t>
      </w: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</w:t>
      </w:r>
      <w:r>
        <w:rPr>
          <w:rFonts w:hint="default" w:ascii="Times New Roman" w:hAnsi="Times New Roman" w:eastAsia="宋体" w:cs="Times New Roman"/>
          <w:color w:val="FF0000"/>
          <w:u w:val="single"/>
        </w:rPr>
        <w:t>center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（6）</w:t>
      </w:r>
      <w:r>
        <w:rPr>
          <w:rFonts w:ascii="Times New Roman" w:hAnsi="Times New Roman" w:eastAsia="宋体" w:cs="Times New Roman"/>
        </w:rPr>
        <w:t xml:space="preserve">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height:17px;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.line{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/*第一个空：背景图片；第二个空：在x轴重复；第三个空：居中显示*/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（7）</w:t>
      </w:r>
      <w:r>
        <w:rPr>
          <w:rFonts w:ascii="Times New Roman" w:hAnsi="Times New Roman" w:eastAsia="宋体" w:cs="Times New Roman"/>
        </w:rPr>
        <w:t>:url(../images/line.png)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（8） </w:t>
      </w: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（9）</w:t>
      </w:r>
      <w:r>
        <w:rPr>
          <w:rFonts w:ascii="Times New Roman" w:hAnsi="Times New Roman" w:eastAsia="宋体" w:cs="Times New Roman"/>
        </w:rPr>
        <w:t>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height:40px;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text-align:center;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margin-top:20px;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（10）</w:t>
      </w:r>
      <w:r>
        <w:rPr>
          <w:rFonts w:ascii="Times New Roman" w:hAnsi="Times New Roman" w:eastAsia="宋体" w:cs="Times New Roman"/>
        </w:rPr>
        <w:t>:40px;</w:t>
      </w:r>
      <w:r>
        <w:rPr>
          <w:rFonts w:hint="eastAsia" w:ascii="Times New Roman" w:hAnsi="Times New Roman" w:eastAsia="宋体" w:cs="Times New Roman"/>
        </w:rPr>
        <w:t xml:space="preserve">  /*行高*/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.line span{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font-family:"微软雅黑";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font-size:18px;color:#9EA09D;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background-color:#EEEBE6;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.pictext{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margin-top:15px;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margin-left:200px;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text-align:center;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.pictext div{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width:276px;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height:221px;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（11）</w:t>
      </w:r>
      <w:r>
        <w:rPr>
          <w:rFonts w:ascii="Times New Roman" w:hAnsi="Times New Roman" w:eastAsia="宋体" w:cs="Times New Roman"/>
        </w:rPr>
        <w:t xml:space="preserve">:left; </w:t>
      </w:r>
      <w:r>
        <w:rPr>
          <w:rFonts w:hint="eastAsia" w:ascii="Times New Roman" w:hAnsi="Times New Roman" w:eastAsia="宋体" w:cs="Times New Roman"/>
        </w:rPr>
        <w:t xml:space="preserve">    /*浮动*/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color w:val="FF0000"/>
          <w:u w:val="single"/>
        </w:rPr>
        <w:t xml:space="preserve">  （12）</w:t>
      </w:r>
      <w:r>
        <w:rPr>
          <w:rFonts w:ascii="Times New Roman" w:hAnsi="Times New Roman" w:eastAsia="宋体" w:cs="Times New Roman"/>
        </w:rPr>
        <w:t>:20px;</w:t>
      </w:r>
      <w:r>
        <w:rPr>
          <w:rFonts w:hint="eastAsia" w:ascii="Times New Roman" w:hAnsi="Times New Roman" w:eastAsia="宋体" w:cs="Times New Roman"/>
        </w:rPr>
        <w:t xml:space="preserve">   /*右边距*/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.pictext h1{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font-family:"微软雅黑";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font-size:20px;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color:#828685;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.pictext p{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05" w:firstLineChars="5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font-size:12px; color:#828685;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【问题】</w:t>
      </w:r>
      <w:r>
        <w:rPr>
          <w:rFonts w:hint="eastAsia" w:ascii="Times New Roman" w:hAnsi="Times New Roman" w:eastAsia="宋体" w:cs="Times New Roman"/>
        </w:rPr>
        <w:t>（24分，每空2分）</w:t>
      </w:r>
    </w:p>
    <w:p>
      <w:pPr>
        <w:ind w:firstLine="420" w:firstLineChars="200"/>
        <w:rPr>
          <w:rFonts w:ascii="Times New Roman" w:hAnsi="Times New Roman" w:eastAsia="宋体" w:cs="Times New Roman"/>
          <w:color w:val="FF0000"/>
        </w:rPr>
      </w:pPr>
      <w:r>
        <w:rPr>
          <w:rFonts w:hint="eastAsia" w:ascii="Times New Roman" w:hAnsi="Times New Roman" w:eastAsia="宋体" w:cs="Times New Roman"/>
        </w:rPr>
        <w:t>进行静态网页开发，补全代码，在（1）至（12）处填入正确的内容。</w:t>
      </w: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试题二（28分）</w:t>
      </w:r>
    </w:p>
    <w:p>
      <w:pPr>
        <w:pStyle w:val="3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阅读下列说明、效果图，进行静态网页开发，填写（1）至（14）代码。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现接到某商务有限公司官网页面开发的项目，根据业务需求，需要将业务列表页面的每一个业务以卡片形式展示；同时为提升用户体验，要求实现每个卡片在鼠标经过有旋转和遮罩的效果。当鼠标悬停在图片上，会从右上角一个沿着逆时针方向旋转过来的动画效果。鼠标移走后遮罩复位。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项目名称为shop，包含首页index.html、css文件夹、images文件夹，其中，css文件夹包含style.css文件；images文件夹包含1.jpg、2.jpg、3.jpg等图片。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请使用html+css3完成以下效果，并在对应代码处将空缺代码补全。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【效果图】</w:t>
      </w:r>
    </w:p>
    <w:p>
      <w:pPr>
        <w:pStyle w:val="16"/>
        <w:numPr>
          <w:ilvl w:val="0"/>
          <w:numId w:val="2"/>
        </w:numPr>
        <w:ind w:firstLineChars="0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图2-1鼠标经过前</w:t>
      </w: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</w:p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198120</wp:posOffset>
            </wp:positionV>
            <wp:extent cx="5482590" cy="2197100"/>
            <wp:effectExtent l="19050" t="0" r="5080" b="0"/>
            <wp:wrapNone/>
            <wp:docPr id="6" name="图片 2" descr="C:\Users\ac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C:\Users\acer\Desktop\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19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图2-1</w:t>
      </w:r>
    </w:p>
    <w:p>
      <w:pPr>
        <w:pStyle w:val="16"/>
        <w:numPr>
          <w:ilvl w:val="0"/>
          <w:numId w:val="2"/>
        </w:numPr>
        <w:ind w:firstLineChars="0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图2-2鼠标经过</w:t>
      </w:r>
    </w:p>
    <w:p>
      <w:pPr>
        <w:pStyle w:val="16"/>
        <w:ind w:left="720" w:firstLine="0" w:firstLineChars="0"/>
        <w:rPr>
          <w:rFonts w:ascii="Times New Roman" w:hAnsi="Times New Roman" w:eastAsia="宋体" w:cs="Times New Roman"/>
          <w:b/>
          <w:bCs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5130" cy="2129155"/>
            <wp:effectExtent l="19050" t="0" r="1270" b="0"/>
            <wp:wrapNone/>
            <wp:docPr id="10" name="图片 3" descr="C:\Users\acer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acer\Desktop\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2129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图2-2</w:t>
      </w:r>
    </w:p>
    <w:p>
      <w:pPr>
        <w:pStyle w:val="3"/>
        <w:ind w:firstLine="0" w:firstLineChars="0"/>
        <w:jc w:val="left"/>
        <w:rPr>
          <w:rFonts w:ascii="Times New Roman" w:hAnsi="Times New Roman" w:eastAsia="宋体" w:cs="Times New Roman"/>
        </w:rPr>
      </w:pP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【html代码：】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&lt;!-- 代码部分begin --&gt;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&lt;div class="box"&gt;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&lt;ul&gt;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&lt;li&gt;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&lt;img src="images/1.jpg" width="190" height="190" alt=""&gt;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&lt;div class="cover"&gt;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&lt;a href=""&gt;&lt;i class="fa fa-plus"&gt;&lt;/i&gt;&lt;/a&gt;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&lt;h4&gt;Alice&lt;/h4&gt;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&lt;p&gt;来自中国香港&lt;/p&gt;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&lt;/div&gt;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&lt;/li&gt;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&lt;li&gt;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&lt;img src="images/1.jpg" width="190" height="190" alt=""&gt;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&lt;div class="cover"&gt;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&lt;a href=""&gt;&lt;i class="fa fa-plus"&gt;&lt;/i&gt;&lt;/a&gt;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&lt;h4&gt;Alice&lt;/h4&gt;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&lt;p&gt;来自中国香港&lt;/p&gt;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&lt;/div&gt;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&lt;/li&gt;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&lt;li&gt;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&lt;img src="images/1.jpg" width="190" height="190" alt=""&gt;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&lt;div class="cover"&gt;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&lt;a href=""&gt;&lt;i class="fa fa-plus"&gt;&lt;/i&gt;&lt;/a&gt;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&lt;h4&gt;Alice&lt;/h4&gt;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&lt;p&gt;来自中国香港&lt;/p&gt;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&lt;/div&gt;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&lt;/li&gt;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&lt;/ul&gt;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&lt;/div&gt;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&lt;!-- 代码部分end --&gt;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</w:p>
    <w:p>
      <w:pPr>
        <w:pStyle w:val="3"/>
        <w:ind w:firstLine="420"/>
        <w:rPr>
          <w:rFonts w:ascii="Times New Roman" w:hAnsi="Times New Roman" w:eastAsia="宋体" w:cs="Times New Roman"/>
        </w:rPr>
      </w:pP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【CSS代码:】</w:t>
      </w:r>
    </w:p>
    <w:p>
      <w:pPr>
        <w:pStyle w:val="3"/>
        <w:ind w:firstLine="420"/>
        <w:rPr>
          <w:rFonts w:ascii="Times New Roman" w:hAnsi="Times New Roman" w:eastAsia="宋体" w:cs="Times New Roman"/>
        </w:rPr>
      </w:pP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 注意：此处省略了部分和本题无关的css代码 */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.box ul li .cover a i { </w:t>
      </w:r>
    </w:p>
    <w:p>
      <w:pPr>
        <w:pStyle w:val="13"/>
        <w:shd w:val="clear" w:color="auto" w:fill="F1F1F1" w:themeFill="background1" w:themeFillShade="F2"/>
        <w:ind w:firstLine="210" w:firstLineChars="1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color: red;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.box ul li .cover {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width: 190px;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height: 190px;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/*背景颜色*/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color w:val="FF0000"/>
          <w:u w:val="single"/>
        </w:rPr>
        <w:t xml:space="preserve">     （1）   </w:t>
      </w:r>
      <w:r>
        <w:rPr>
          <w:rFonts w:ascii="Times New Roman" w:hAnsi="Times New Roman" w:eastAsia="宋体" w:cs="Times New Roman"/>
        </w:rPr>
        <w:t xml:space="preserve">: rgba(255, 39, 42, 0.7);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/*第一个空：位置；第二个空：绝对定位*/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color w:val="FF0000"/>
          <w:u w:val="single"/>
        </w:rPr>
        <w:t xml:space="preserve">     （2）   </w:t>
      </w:r>
      <w:r>
        <w:rPr>
          <w:rFonts w:ascii="Times New Roman" w:hAnsi="Times New Roman" w:eastAsia="宋体" w:cs="Times New Roman"/>
        </w:rPr>
        <w:t>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（3）   </w:t>
      </w:r>
      <w:r>
        <w:rPr>
          <w:rFonts w:ascii="Times New Roman" w:hAnsi="Times New Roman" w:eastAsia="宋体" w:cs="Times New Roman"/>
        </w:rPr>
        <w:t xml:space="preserve">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left: 0;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top: 0;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text-align: center;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color: #ffffff;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/*设置旋转的基点位置*/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color w:val="FF0000"/>
          <w:u w:val="single"/>
        </w:rPr>
        <w:t xml:space="preserve">     （4）   </w:t>
      </w:r>
      <w:r>
        <w:rPr>
          <w:rFonts w:ascii="Times New Roman" w:hAnsi="Times New Roman" w:eastAsia="宋体" w:cs="Times New Roman"/>
        </w:rPr>
        <w:t xml:space="preserve">: right bottom;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-webkit-transform-origin: right bottom;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-moz-transform-origin: right bottom;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/*第一个空：旋转，第二个空：旋转90度*/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color w:val="FF0000"/>
          <w:u w:val="single"/>
        </w:rPr>
        <w:t xml:space="preserve">     （5）   </w:t>
      </w:r>
      <w:r>
        <w:rPr>
          <w:rFonts w:ascii="Times New Roman" w:hAnsi="Times New Roman" w:eastAsia="宋体" w:cs="Times New Roman"/>
        </w:rPr>
        <w:t>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（6）   </w:t>
      </w:r>
      <w:r>
        <w:rPr>
          <w:rFonts w:ascii="Times New Roman" w:hAnsi="Times New Roman" w:eastAsia="宋体" w:cs="Times New Roman"/>
        </w:rPr>
        <w:t>;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-webkit-transform: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（7）   </w:t>
      </w:r>
      <w:r>
        <w:rPr>
          <w:rFonts w:ascii="Times New Roman" w:hAnsi="Times New Roman" w:eastAsia="宋体" w:cs="Times New Roman"/>
        </w:rPr>
        <w:t>;</w:t>
      </w:r>
      <w:r>
        <w:rPr>
          <w:rFonts w:hint="eastAsia" w:ascii="Times New Roman" w:hAnsi="Times New Roman" w:eastAsia="宋体" w:cs="Times New Roman"/>
        </w:rPr>
        <w:t xml:space="preserve"> /*旋转90度*/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-moz-transform: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（8）   </w:t>
      </w:r>
      <w:r>
        <w:rPr>
          <w:rFonts w:ascii="Times New Roman" w:hAnsi="Times New Roman" w:eastAsia="宋体" w:cs="Times New Roman"/>
        </w:rPr>
        <w:t xml:space="preserve">; </w:t>
      </w:r>
      <w:r>
        <w:rPr>
          <w:rFonts w:hint="eastAsia" w:ascii="Times New Roman" w:hAnsi="Times New Roman" w:eastAsia="宋体" w:cs="Times New Roman"/>
        </w:rPr>
        <w:t>/*旋转90度*/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/*动画过渡*/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color w:val="FF0000"/>
          <w:u w:val="single"/>
        </w:rPr>
        <w:t xml:space="preserve">     （9）   </w:t>
      </w:r>
      <w:r>
        <w:rPr>
          <w:rFonts w:ascii="Times New Roman" w:hAnsi="Times New Roman" w:eastAsia="宋体" w:cs="Times New Roman"/>
        </w:rPr>
        <w:t>: all 0.35s;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-webkit-transition: all 0.35s;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-moz-transition: all 0.35s; 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.box ul li .cover p {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margin-top: 10px;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font-size: 14px; 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/*鼠标悬停*/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.box ul li: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（10）  </w:t>
      </w:r>
      <w:r>
        <w:rPr>
          <w:rFonts w:ascii="Times New Roman" w:hAnsi="Times New Roman" w:eastAsia="宋体" w:cs="Times New Roman"/>
        </w:rPr>
        <w:t xml:space="preserve"> .cover {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 /*第一个空：旋转，第二个空：旋转0度*/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（11）   </w:t>
      </w:r>
      <w:r>
        <w:rPr>
          <w:rFonts w:ascii="Times New Roman" w:hAnsi="Times New Roman" w:eastAsia="宋体" w:cs="Times New Roman"/>
        </w:rPr>
        <w:t>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（12）   </w:t>
      </w:r>
      <w:r>
        <w:rPr>
          <w:rFonts w:ascii="Times New Roman" w:hAnsi="Times New Roman" w:eastAsia="宋体" w:cs="Times New Roman"/>
        </w:rPr>
        <w:t xml:space="preserve">; 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-webkit-transform: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（13）   </w:t>
      </w:r>
      <w:r>
        <w:rPr>
          <w:rFonts w:ascii="Times New Roman" w:hAnsi="Times New Roman" w:eastAsia="宋体" w:cs="Times New Roman"/>
        </w:rPr>
        <w:t xml:space="preserve">; </w:t>
      </w:r>
      <w:r>
        <w:rPr>
          <w:rFonts w:hint="eastAsia" w:ascii="Times New Roman" w:hAnsi="Times New Roman" w:eastAsia="宋体" w:cs="Times New Roman"/>
        </w:rPr>
        <w:t xml:space="preserve"> /*旋转0度*/</w:t>
      </w:r>
    </w:p>
    <w:p>
      <w:pPr>
        <w:pStyle w:val="13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-moz-transform: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（14）   </w:t>
      </w:r>
      <w:r>
        <w:rPr>
          <w:rFonts w:ascii="Times New Roman" w:hAnsi="Times New Roman" w:eastAsia="宋体" w:cs="Times New Roman"/>
        </w:rPr>
        <w:t>;</w:t>
      </w:r>
      <w:r>
        <w:rPr>
          <w:rFonts w:hint="eastAsia" w:ascii="Times New Roman" w:hAnsi="Times New Roman" w:eastAsia="宋体" w:cs="Times New Roman"/>
        </w:rPr>
        <w:t xml:space="preserve"> </w:t>
      </w: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</w:rPr>
        <w:t>/*旋转0度*/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}</w:t>
      </w:r>
    </w:p>
    <w:p>
      <w:pPr>
        <w:pStyle w:val="13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【</w:t>
      </w:r>
      <w:r>
        <w:rPr>
          <w:rFonts w:hint="eastAsia" w:ascii="Times New Roman" w:hAnsi="Times New Roman" w:eastAsia="宋体" w:cs="Times New Roman"/>
          <w:b/>
          <w:bCs/>
        </w:rPr>
        <w:t>问题</w:t>
      </w:r>
      <w:r>
        <w:rPr>
          <w:rFonts w:hint="eastAsia" w:ascii="Times New Roman" w:hAnsi="Times New Roman" w:eastAsia="宋体" w:cs="Times New Roman"/>
        </w:rPr>
        <w:t>】（28分，每空2分）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进行静态网页开发，补全代码，在（1）至（14）处填入正确的内容。</w:t>
      </w: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pStyle w:val="2"/>
        <w:numPr>
          <w:ilvl w:val="0"/>
          <w:numId w:val="0"/>
        </w:numPr>
        <w:wordWrap w:val="0"/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试题三（12分）</w:t>
      </w:r>
    </w:p>
    <w:p>
      <w:pPr>
        <w:wordWrap w:val="0"/>
        <w:ind w:firstLine="420" w:firstLineChars="200"/>
        <w:jc w:val="left"/>
        <w:rPr>
          <w:rFonts w:ascii="Times New Roman" w:hAnsi="Times New Roman" w:eastAsia="宋体" w:cs="Times New Roman"/>
          <w:b/>
        </w:rPr>
      </w:pPr>
      <w:r>
        <w:rPr>
          <w:rFonts w:hint="eastAsia" w:ascii="Times New Roman" w:hAnsi="Times New Roman" w:eastAsia="宋体" w:cs="Times New Roman"/>
        </w:rPr>
        <w:t>阅读下列说明、效果图和代码，进行静态网页开发，填写（1）至（6）代码。</w:t>
      </w: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  <w:r>
        <w:rPr>
          <w:rFonts w:hint="eastAsia" w:ascii="Times New Roman" w:hAnsi="Times New Roman" w:eastAsia="宋体" w:cs="Times New Roman"/>
          <w:b/>
        </w:rPr>
        <w:t>【说明】</w:t>
      </w:r>
    </w:p>
    <w:p>
      <w:pPr>
        <w:wordWrap w:val="0"/>
        <w:ind w:firstLine="420" w:firstLineChars="20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现接到xiaomi电商网站项目，现要实现购物车功能。具体要求：运行首页，展示商品信息，如图3-1所示。鼠标移到所选商品上，显示加入购物车按钮，点击该按钮，可把该商品加入到购物车，如图3-2所示。</w:t>
      </w:r>
    </w:p>
    <w:p>
      <w:pPr>
        <w:ind w:firstLine="420" w:firstLineChars="200"/>
        <w:rPr>
          <w:rFonts w:ascii="Times New Roman" w:hAnsi="Times New Roman" w:eastAsia="宋体" w:cs="Times New Roman"/>
          <w:bCs/>
        </w:rPr>
      </w:pPr>
      <w:r>
        <w:rPr>
          <w:rFonts w:hint="eastAsia" w:ascii="Times New Roman" w:hAnsi="Times New Roman" w:eastAsia="宋体" w:cs="Times New Roman"/>
        </w:rPr>
        <w:t>项目名称为xiaomi，包含首页index.html、css文件夹、js文件夹，其中，css文件夹包含style.css文件，js文件夹包含index.js文件。</w:t>
      </w:r>
    </w:p>
    <w:p>
      <w:pPr>
        <w:wordWrap w:val="0"/>
        <w:jc w:val="left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【效果图】</w:t>
      </w:r>
    </w:p>
    <w:p>
      <w:pPr>
        <w:pStyle w:val="12"/>
        <w:wordWrap w:val="0"/>
      </w:pPr>
    </w:p>
    <w:p/>
    <w:p/>
    <w:p/>
    <w:p/>
    <w:p/>
    <w:p/>
    <w:p/>
    <w:p/>
    <w:p/>
    <w:p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1955" cy="2792730"/>
            <wp:effectExtent l="19050" t="0" r="4445" b="0"/>
            <wp:wrapNone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2792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>
      <w:pPr>
        <w:pStyle w:val="4"/>
        <w:wordWrap w:val="0"/>
        <w:spacing w:after="156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图3-1</w:t>
      </w:r>
    </w:p>
    <w:p/>
    <w:p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0050" cy="3275330"/>
            <wp:effectExtent l="19050" t="0" r="6350" b="0"/>
            <wp:wrapNone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3275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>
      <w:pPr>
        <w:pStyle w:val="4"/>
        <w:wordWrap w:val="0"/>
        <w:spacing w:after="156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图3-2</w:t>
      </w:r>
    </w:p>
    <w:p/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  <w:r>
        <w:rPr>
          <w:rFonts w:hint="eastAsia" w:ascii="Times New Roman" w:hAnsi="Times New Roman" w:eastAsia="宋体" w:cs="Times New Roman"/>
          <w:b/>
        </w:rPr>
        <w:t>【代码：index.html】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&lt;div id="box"&gt;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&lt;ul&gt;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class="pro_img"&gt;&lt;img src="./images/img01.jpg" width="150" height="150"&gt;&lt;/div&gt;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&lt;h3 class="pro_name"&gt;&lt;a href="#"&gt;小米移动电源10000mAh&lt;/a&gt;&lt;/h3&gt;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class="pro_price"&gt;79元&lt;/p&gt;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class="pro_rank"&gt;18万人评价&lt;/p&gt;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class="add_btn"&gt;加入购物车&lt;/div&gt;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class="pro_img"&gt;&lt;img src="./images/img02.jpg" width="150" height="150"&gt;&lt;/div&gt;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&lt;h3 class="pro_name"&gt;&lt;a href="#"&gt;小米移动电源10000mAh 高配版&lt;/a&gt;&lt;/h3&gt;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class="pro_price"&gt;149元&lt;/p&gt;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class="pro_rank"&gt;1.4万人评价&lt;/p&gt;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class="add_btn"&gt;加入购物车&lt;/div&gt;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class="pro_img"&gt;&lt;img src="./images/img03.jpg" width="150" height="150"&gt;&lt;/div&gt;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&lt;h3 class="pro_name"&gt;&lt;a href="#"&gt;小米圈铁耳机&lt;/a&gt;&lt;/h3&gt;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class="pro_price"&gt;99元&lt;/p&gt;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class="pro_rank"&gt;4.2万人评价&lt;/p&gt;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class="add_btn"&gt;加入购物车&lt;/div&gt;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class="pro_img"&gt;&lt;img src="./images/img04.jpg" width="150" height="150"&gt;&lt;/div&gt;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&lt;h3 class="pro_name"&gt;&lt;a href="#"&gt;小米活塞耳机 基础版&lt;/a&gt;&lt;/h3&gt;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class="pro_price"&gt;29元&lt;/p&gt;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&lt;p class="pro_rank"&gt;3.6万人评价&lt;/p&gt;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class="add_btn"&gt;加入购物车&lt;/div&gt;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&lt;/ul&gt;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id="car" class="car"&gt;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class="head_row hid"&gt;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&lt;div class="img left"&gt;&amp;nbsp;&lt;/div&gt;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class="name left"&gt;商品名称&lt;/div&gt;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class="price left"&gt;单价&lt;/div&gt;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&lt;div class="ctrl left"&gt;操作&lt;/div&gt;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  <w:r>
        <w:rPr>
          <w:rFonts w:hint="eastAsia" w:ascii="Times New Roman" w:hAnsi="Times New Roman" w:eastAsia="宋体" w:cs="Times New Roman"/>
          <w:b/>
        </w:rPr>
        <w:t>【代码：index.js】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>/*前面省略掉部分js代码*/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1470" w:firstLineChars="7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var oBox = document.getElementById("box");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oCar = document.getElementById("car");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1680" w:firstLineChars="80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>//通过标签名获取元素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oUl = document.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(1)     </w:t>
      </w:r>
      <w:r>
        <w:rPr>
          <w:rFonts w:ascii="Times New Roman" w:hAnsi="Times New Roman" w:eastAsia="宋体"/>
        </w:rPr>
        <w:t>("ul")[0];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aBtn = getClass(oBox, "add_btn");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for(var i = 0; i &lt; aBtn.length; i++)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aBtn[i].index = i;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aBtn[i].onclick = 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//创建元素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 xml:space="preserve">var oDiv = </w:t>
      </w:r>
      <w:r>
        <w:rPr>
          <w:rFonts w:hint="eastAsia" w:ascii="Times New Roman" w:hAnsi="Times New Roman" w:eastAsia="宋体"/>
        </w:rPr>
        <w:t>document.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 (2)      </w:t>
      </w:r>
      <w:r>
        <w:rPr>
          <w:rFonts w:ascii="Times New Roman" w:hAnsi="Times New Roman" w:eastAsia="宋体"/>
        </w:rPr>
        <w:t>("div");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data = aData[this.index];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oDiv.className = "row hid";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oDiv.innerHTML += '&lt;div class="img left"&gt;&lt;img src="' + data["imgUrl"] + '" width="80" height="80"&gt;&lt;/div&gt;';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oDiv.innerHTML += '&lt;div class="name left"&gt;&lt;span&gt;' + data["proName"] + '&lt;/span&gt;&lt;/div&gt;';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oDiv.innerHTML += '&lt;div class="price left"&gt;&lt;span&gt;' + data["proPrice"] + '元&lt;/span&gt;&lt;/div&gt;';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oDiv.innerHTML += '&lt;div class="ctrl left"&gt;&lt;a href="javascript:;"&gt;×&lt;/a&gt;&lt;/div&gt;';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//向末尾添加子节点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oCar.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(3)     </w:t>
      </w:r>
      <w:r>
        <w:rPr>
          <w:rFonts w:ascii="Times New Roman" w:hAnsi="Times New Roman" w:eastAsia="宋体"/>
        </w:rPr>
        <w:t>(oDiv);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//通过标签名获取元素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delBtn = oDiv.lastChild.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(4)      </w:t>
      </w:r>
      <w:r>
        <w:rPr>
          <w:rFonts w:ascii="Times New Roman" w:hAnsi="Times New Roman" w:eastAsia="宋体"/>
        </w:rPr>
        <w:t>("a")[0];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delBtn.onclick = 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   //删除子节点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oCar.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(5)     </w:t>
      </w:r>
      <w:r>
        <w:rPr>
          <w:rFonts w:ascii="Times New Roman" w:hAnsi="Times New Roman" w:eastAsia="宋体"/>
        </w:rPr>
        <w:t>(oDiv);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function getClass(oBox, tagname)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//通过标签名获取元素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aTag = oBox.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  (6)      </w:t>
      </w:r>
      <w:r>
        <w:rPr>
          <w:rFonts w:ascii="Times New Roman" w:hAnsi="Times New Roman" w:eastAsia="宋体"/>
        </w:rPr>
        <w:t>("*");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aBox = [];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for(var i = 0; i &lt; aTag.length; i++)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if(aTag[i].className == tagname)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aBox.push(aTag[i]);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return aBox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wordWrap w:val="0"/>
        <w:jc w:val="left"/>
        <w:rPr>
          <w:rFonts w:ascii="Times New Roman" w:hAnsi="Times New Roman" w:eastAsia="宋体" w:cs="Times New Roman"/>
          <w:b/>
        </w:rPr>
      </w:pPr>
    </w:p>
    <w:p>
      <w:pPr>
        <w:wordWrap w:val="0"/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【问题】（12分，每空2分）</w:t>
      </w:r>
    </w:p>
    <w:p>
      <w:pPr>
        <w:pStyle w:val="3"/>
        <w:wordWrap w:val="0"/>
        <w:ind w:firstLine="420"/>
        <w:jc w:val="left"/>
      </w:pPr>
      <w:r>
        <w:rPr>
          <w:rFonts w:hint="eastAsia" w:ascii="Times New Roman" w:hAnsi="Times New Roman" w:eastAsia="宋体" w:cs="Times New Roman"/>
        </w:rPr>
        <w:t>根据注释，</w:t>
      </w:r>
      <w:r>
        <w:rPr>
          <w:rFonts w:hint="eastAsia" w:ascii="Times New Roman" w:hAnsi="Times New Roman" w:eastAsia="宋体"/>
        </w:rPr>
        <w:t>补全代码，在（1）至（6）处填入正确的内容。</w:t>
      </w: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试题四（14分）</w:t>
      </w:r>
    </w:p>
    <w:p>
      <w:pPr>
        <w:pStyle w:val="3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阅读下列说明、效果图和代码，进行动态网页开发，回答问题1至问题7。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当当网公司要对自己的官网进行改版，经过研究jued2，首页右侧边栏</w:t>
      </w:r>
      <w:r>
        <w:rPr>
          <w:rFonts w:ascii="Times New Roman" w:hAnsi="Times New Roman" w:eastAsia="宋体" w:cs="Times New Roman"/>
          <w:b/>
          <w:color w:val="000000" w:themeColor="text1"/>
          <w:highlight w:val="yellow"/>
        </w:rPr>
        <w:t>”</w:t>
      </w:r>
      <w:r>
        <w:rPr>
          <w:rFonts w:hint="eastAsia" w:ascii="Times New Roman" w:hAnsi="Times New Roman" w:eastAsia="宋体" w:cs="Times New Roman"/>
          <w:b/>
          <w:color w:val="000000" w:themeColor="text1"/>
          <w:highlight w:val="yellow"/>
        </w:rPr>
        <w:t>书讯快递</w:t>
      </w:r>
      <w:r>
        <w:rPr>
          <w:rFonts w:ascii="Times New Roman" w:hAnsi="Times New Roman" w:eastAsia="宋体" w:cs="Times New Roman"/>
          <w:b/>
          <w:color w:val="000000" w:themeColor="text1"/>
          <w:highlight w:val="yellow"/>
        </w:rPr>
        <w:t>”</w:t>
      </w:r>
      <w:r>
        <w:rPr>
          <w:rFonts w:hint="eastAsia" w:ascii="Times New Roman" w:hAnsi="Times New Roman" w:eastAsia="宋体" w:cs="Times New Roman"/>
        </w:rPr>
        <w:t>采用循环垂直向上滚动效果。现在我们需要编写该网站效果图部分的代码。</w:t>
      </w:r>
    </w:p>
    <w:p>
      <w:pPr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项目名称为dangdang，包含首页index.html、css文件夹、js文件夹，其中，css文件夹包含style.css文件；js文件夹包含jquery.min.js 和index.js。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【效果图】</w:t>
      </w: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pStyle w:val="3"/>
        <w:ind w:firstLine="0" w:firstLineChars="0"/>
        <w:jc w:val="center"/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78145" cy="2910840"/>
            <wp:effectExtent l="19050" t="0" r="8255" b="0"/>
            <wp:wrapNone/>
            <wp:docPr id="12" name="图片 5" descr="C:\Users\acer\Desktop\当当网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C:\Users\acer\Desktop\当当网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8145" cy="291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3"/>
        <w:ind w:firstLine="0" w:firstLineChars="0"/>
        <w:jc w:val="center"/>
      </w:pPr>
    </w:p>
    <w:p>
      <w:pPr>
        <w:pStyle w:val="3"/>
        <w:ind w:firstLine="0" w:firstLineChars="0"/>
        <w:jc w:val="center"/>
      </w:pPr>
    </w:p>
    <w:p>
      <w:pPr>
        <w:pStyle w:val="3"/>
        <w:ind w:firstLine="0" w:firstLineChars="0"/>
        <w:jc w:val="center"/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图4-1</w:t>
      </w:r>
    </w:p>
    <w:p>
      <w:pPr>
        <w:rPr>
          <w:rFonts w:ascii="Times New Roman" w:hAnsi="Times New Roman" w:eastAsia="宋体" w:cs="Times New Roman"/>
          <w:b/>
          <w:bCs/>
        </w:rPr>
      </w:pP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【代码 首页index.html】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>/*省略掉与本题无关的代码*/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>&lt;!--右侧部分开始--&gt;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&lt;div id="silder"&gt;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&lt;!--书讯快递--&gt;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&lt;div class="book_sort"&gt;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&lt;div class="book_sort_bg"&gt;&lt;img src="images/dd_book_mess.gif" alt="mess" style=" vertical-align:text-bottom;"/&gt;书讯快递&lt;/div&gt;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&lt;div class="book_class"&gt;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&lt;div id="dome"&gt;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&lt;div id="dome1"&gt;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&lt;ul id="express"&gt;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考研英语大纲到货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权威定本四大名著（人民文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口述历史权威唐德刚先生国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袁伟民与体坛风云：实话实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我们台湾这些年：轰动两岸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畅销教辅推荐：精品套书</w:t>
      </w:r>
      <w:r>
        <w:rPr>
          <w:rFonts w:ascii="Times New Roman" w:hAnsi="Times New Roman" w:eastAsia="宋体"/>
        </w:rPr>
        <w:t>50...&lt;/li&gt;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版法律硕士联考大纲</w:t>
      </w:r>
      <w:r>
        <w:rPr>
          <w:rFonts w:ascii="Times New Roman" w:hAnsi="Times New Roman" w:eastAsia="宋体"/>
        </w:rPr>
        <w:t>75...&lt;/li&gt;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计算机新书畅销书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折抢购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2009</w:t>
      </w:r>
      <w:r>
        <w:rPr>
          <w:rFonts w:hint="eastAsia" w:ascii="Times New Roman" w:hAnsi="Times New Roman" w:eastAsia="宋体"/>
        </w:rPr>
        <w:t>年孩子最喜欢的书</w:t>
      </w:r>
      <w:r>
        <w:rPr>
          <w:rFonts w:ascii="Times New Roman" w:hAnsi="Times New Roman" w:eastAsia="宋体"/>
        </w:rPr>
        <w:t>&amp;gt;&amp;gt;&lt;/li&gt;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弗洛伊德作品精选集</w:t>
      </w:r>
      <w:r>
        <w:rPr>
          <w:rFonts w:ascii="Times New Roman" w:hAnsi="Times New Roman" w:eastAsia="宋体"/>
        </w:rPr>
        <w:t>59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考研英语大纲到货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权威定本四大名著（人民文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口述历史权威唐德刚先生国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袁伟民与体坛风云：实话实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我们台湾这些年：轰动两岸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畅销教辅推荐：精品套书</w:t>
      </w:r>
      <w:r>
        <w:rPr>
          <w:rFonts w:ascii="Times New Roman" w:hAnsi="Times New Roman" w:eastAsia="宋体"/>
        </w:rPr>
        <w:t>50...&lt;/li&gt;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版法律硕士联考大纲</w:t>
      </w:r>
      <w:r>
        <w:rPr>
          <w:rFonts w:ascii="Times New Roman" w:hAnsi="Times New Roman" w:eastAsia="宋体"/>
        </w:rPr>
        <w:t>75...&lt;/li&gt;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计算机新书畅销书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折抢购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2009</w:t>
      </w:r>
      <w:r>
        <w:rPr>
          <w:rFonts w:hint="eastAsia" w:ascii="Times New Roman" w:hAnsi="Times New Roman" w:eastAsia="宋体"/>
        </w:rPr>
        <w:t>年孩子最喜欢的书</w:t>
      </w:r>
      <w:r>
        <w:rPr>
          <w:rFonts w:ascii="Times New Roman" w:hAnsi="Times New Roman" w:eastAsia="宋体"/>
        </w:rPr>
        <w:t>&amp;gt;&amp;gt;&lt;/li&gt;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弗洛伊德作品精选集</w:t>
      </w:r>
      <w:r>
        <w:rPr>
          <w:rFonts w:ascii="Times New Roman" w:hAnsi="Times New Roman" w:eastAsia="宋体"/>
        </w:rPr>
        <w:t>59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考研英语大纲到货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权威定本四大名著（人民文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口述历史权威唐德刚先生国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袁伟民与体坛风云：实话实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我们台湾这些年：轰动两岸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畅销教辅推荐：精品套书</w:t>
      </w:r>
      <w:r>
        <w:rPr>
          <w:rFonts w:ascii="Times New Roman" w:hAnsi="Times New Roman" w:eastAsia="宋体"/>
        </w:rPr>
        <w:t>50...&lt;/li&gt;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版法律硕士联考大纲</w:t>
      </w:r>
      <w:r>
        <w:rPr>
          <w:rFonts w:ascii="Times New Roman" w:hAnsi="Times New Roman" w:eastAsia="宋体"/>
        </w:rPr>
        <w:t>75...&lt;/li&gt;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计算机新书畅销书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折抢购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2009</w:t>
      </w:r>
      <w:r>
        <w:rPr>
          <w:rFonts w:hint="eastAsia" w:ascii="Times New Roman" w:hAnsi="Times New Roman" w:eastAsia="宋体"/>
        </w:rPr>
        <w:t>年孩子最喜欢的书</w:t>
      </w:r>
      <w:r>
        <w:rPr>
          <w:rFonts w:ascii="Times New Roman" w:hAnsi="Times New Roman" w:eastAsia="宋体"/>
        </w:rPr>
        <w:t>&amp;gt;&amp;gt;&lt;/li&gt;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弗洛伊德作品精选集</w:t>
      </w:r>
      <w:r>
        <w:rPr>
          <w:rFonts w:ascii="Times New Roman" w:hAnsi="Times New Roman" w:eastAsia="宋体"/>
        </w:rPr>
        <w:t>59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考研英语大纲到货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权威定本四大名著（人民文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口述历史权威唐德刚先生国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袁伟民与体坛风云：实话实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我们台湾这些年：轰动两岸</w:t>
      </w:r>
      <w:r>
        <w:rPr>
          <w:rFonts w:ascii="Times New Roman" w:hAnsi="Times New Roman" w:eastAsia="宋体"/>
        </w:rPr>
        <w:t>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畅销教辅推荐：精品套书</w:t>
      </w:r>
      <w:r>
        <w:rPr>
          <w:rFonts w:ascii="Times New Roman" w:hAnsi="Times New Roman" w:eastAsia="宋体"/>
        </w:rPr>
        <w:t>50...&lt;/li&gt;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2010</w:t>
      </w:r>
      <w:r>
        <w:rPr>
          <w:rFonts w:hint="eastAsia" w:ascii="Times New Roman" w:hAnsi="Times New Roman" w:eastAsia="宋体"/>
        </w:rPr>
        <w:t>版法律硕士联考大纲</w:t>
      </w:r>
      <w:r>
        <w:rPr>
          <w:rFonts w:ascii="Times New Roman" w:hAnsi="Times New Roman" w:eastAsia="宋体"/>
        </w:rPr>
        <w:t>75...&lt;/li&gt;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计算机新书畅销书</w:t>
      </w:r>
      <w:r>
        <w:rPr>
          <w:rFonts w:ascii="Times New Roman" w:hAnsi="Times New Roman" w:eastAsia="宋体"/>
        </w:rPr>
        <w:t>75</w:t>
      </w:r>
      <w:r>
        <w:rPr>
          <w:rFonts w:hint="eastAsia" w:ascii="Times New Roman" w:hAnsi="Times New Roman" w:eastAsia="宋体"/>
        </w:rPr>
        <w:t>折抢购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ascii="Times New Roman" w:hAnsi="Times New Roman" w:eastAsia="宋体"/>
        </w:rPr>
        <w:t>2009</w:t>
      </w:r>
      <w:r>
        <w:rPr>
          <w:rFonts w:hint="eastAsia" w:ascii="Times New Roman" w:hAnsi="Times New Roman" w:eastAsia="宋体"/>
        </w:rPr>
        <w:t>年孩子最喜欢的书</w:t>
      </w:r>
      <w:r>
        <w:rPr>
          <w:rFonts w:ascii="Times New Roman" w:hAnsi="Times New Roman" w:eastAsia="宋体"/>
        </w:rPr>
        <w:t>&amp;gt;&amp;gt;&lt;/li&gt;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    &lt;li&gt;</w:t>
      </w:r>
      <w:r>
        <w:rPr>
          <w:rFonts w:hint="eastAsia" w:ascii="MS Mincho" w:hAnsi="MS Mincho" w:eastAsia="MS Mincho" w:cs="MS Mincho"/>
        </w:rPr>
        <w:t>・</w:t>
      </w:r>
      <w:r>
        <w:rPr>
          <w:rFonts w:hint="eastAsia" w:ascii="宋体" w:hAnsi="宋体" w:eastAsia="宋体" w:cs="宋体"/>
        </w:rPr>
        <w:t>弗洛伊德作品精选集</w:t>
      </w:r>
      <w:r>
        <w:rPr>
          <w:rFonts w:ascii="Times New Roman" w:hAnsi="Times New Roman" w:eastAsia="宋体"/>
        </w:rPr>
        <w:t>59</w:t>
      </w:r>
      <w:r>
        <w:rPr>
          <w:rFonts w:hint="eastAsia" w:ascii="Times New Roman" w:hAnsi="Times New Roman" w:eastAsia="宋体"/>
        </w:rPr>
        <w:t>折</w:t>
      </w:r>
      <w:r>
        <w:rPr>
          <w:rFonts w:ascii="Times New Roman" w:hAnsi="Times New Roman" w:eastAsia="宋体"/>
        </w:rPr>
        <w:t>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&lt;/ul&gt;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&lt;div class="book_express_avder"&gt; &lt;img src="images/dd_book_right_adver1.jpg" alt="adver" style="margin-bottom:5px;" /&gt; &lt;img src="images/dd_book_right_adver2.gif" alt="adver" /&gt;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&lt;/div&gt;</w:t>
      </w:r>
    </w:p>
    <w:p/>
    <w:p>
      <w:r>
        <w:rPr>
          <w:rFonts w:hint="eastAsia" w:ascii="Times New Roman" w:hAnsi="Times New Roman" w:eastAsia="宋体" w:cs="Times New Roman"/>
          <w:b/>
          <w:bCs/>
        </w:rPr>
        <w:t>【代码 ：index.js】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>//书讯快递循环垂直向上滚动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function movedome(){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var marginTop=0;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var stop=false;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/*定时器*/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var interval=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(1)     </w:t>
      </w:r>
      <w:r>
        <w:rPr>
          <w:rFonts w:ascii="Times New Roman" w:hAnsi="Times New Roman" w:eastAsia="宋体"/>
        </w:rPr>
        <w:t>(function(){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if(stop) return;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/*第一个空：所有子元素；第二个空：自定义动画的函数*/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$("#express").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(2)     </w:t>
      </w:r>
      <w:r>
        <w:rPr>
          <w:rFonts w:ascii="Times New Roman" w:hAnsi="Times New Roman" w:eastAsia="宋体"/>
        </w:rPr>
        <w:t>("li").first().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(3)    </w:t>
      </w:r>
      <w:r>
        <w:rPr>
          <w:rFonts w:ascii="Times New Roman" w:hAnsi="Times New Roman" w:eastAsia="宋体"/>
        </w:rPr>
        <w:t>({"margin-top":marginTop--},0,function(){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var $first=$(this);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/*正在执行的动画*/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if(!$first.is("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(4)     </w:t>
      </w:r>
      <w:r>
        <w:rPr>
          <w:rFonts w:ascii="Times New Roman" w:hAnsi="Times New Roman" w:eastAsia="宋体"/>
        </w:rPr>
        <w:t>")){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if((-marginTop)&gt;$first.height()){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/*</w:t>
      </w:r>
      <w:r>
        <w:t>把</w:t>
      </w:r>
      <w:r>
        <w:rPr>
          <w:rFonts w:hint="eastAsia"/>
        </w:rPr>
        <w:t>前面</w:t>
      </w:r>
      <w:r>
        <w:t>元素</w:t>
      </w:r>
      <w:r>
        <w:rPr>
          <w:rFonts w:hint="eastAsia"/>
        </w:rPr>
        <w:t>的样式</w:t>
      </w:r>
      <w:r>
        <w:t>追加到</w:t>
      </w:r>
      <w:r>
        <w:rPr>
          <w:rFonts w:hint="eastAsia"/>
        </w:rPr>
        <w:t>后面</w:t>
      </w:r>
      <w:r>
        <w:t>元素中</w:t>
      </w:r>
      <w:r>
        <w:rPr>
          <w:rFonts w:hint="eastAsia"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$first.css({"margin-top":0}).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(5)     </w:t>
      </w:r>
      <w:r>
        <w:rPr>
          <w:rFonts w:ascii="Times New Roman" w:hAnsi="Times New Roman" w:eastAsia="宋体"/>
        </w:rPr>
        <w:t>($("#express"));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    marginTop=0;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  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},50);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/*鼠标移入*/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$("#express").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(6)     </w:t>
      </w:r>
      <w:r>
        <w:rPr>
          <w:rFonts w:ascii="Times New Roman" w:hAnsi="Times New Roman" w:eastAsia="宋体"/>
        </w:rPr>
        <w:t>(function(){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stop=true;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}).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(7)     </w:t>
      </w:r>
      <w:r>
        <w:rPr>
          <w:rFonts w:ascii="Times New Roman" w:hAnsi="Times New Roman" w:eastAsia="宋体"/>
        </w:rPr>
        <w:t>(function(){</w:t>
      </w:r>
      <w:r>
        <w:rPr>
          <w:rFonts w:hint="eastAsia" w:ascii="Times New Roman" w:hAnsi="Times New Roman" w:eastAsia="宋体"/>
        </w:rPr>
        <w:t>/*鼠标离开*/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stop=false;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movedome();</w:t>
      </w:r>
    </w:p>
    <w:p>
      <w:pPr>
        <w:wordWrap w:val="0"/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【问题】（14分，每空2分）</w:t>
      </w:r>
    </w:p>
    <w:p>
      <w:pPr>
        <w:pStyle w:val="3"/>
        <w:wordWrap w:val="0"/>
        <w:ind w:firstLine="420"/>
        <w:jc w:val="left"/>
      </w:pPr>
      <w:r>
        <w:rPr>
          <w:rFonts w:hint="eastAsia" w:ascii="Times New Roman" w:hAnsi="Times New Roman" w:eastAsia="宋体" w:cs="Times New Roman"/>
        </w:rPr>
        <w:t>根据注释，</w:t>
      </w:r>
      <w:r>
        <w:rPr>
          <w:rFonts w:hint="eastAsia" w:ascii="Times New Roman" w:hAnsi="Times New Roman" w:eastAsia="宋体"/>
        </w:rPr>
        <w:t>补全代码，在（1）至（7）处填入正确的内容。</w:t>
      </w:r>
    </w:p>
    <w:p/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试题五（22分）</w:t>
      </w:r>
    </w:p>
    <w:p>
      <w:pPr>
        <w:pStyle w:val="3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阅读下列说明、效果图和代码，进行静态网页开发，回答问题1至问题11。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pStyle w:val="3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某互联网公司开发信息平台的首页，现在需要编写代码实现导航切换，菜单点击效果。</w:t>
      </w:r>
    </w:p>
    <w:p>
      <w:pPr>
        <w:pStyle w:val="3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项目名称为demo，包含首页main.html、css文件夹、js文件夹，其中，首页采用框架组成，包括index.html,top.html,left.html,footer.html，css文件夹包含style.css文件；js文件夹包含jquery.min.js 和index.js。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【效果图】</w:t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201104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1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图5-1</w:t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点击部门管理，显示部门管理下面的菜单，效果如下图：</w:t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drawing>
          <wp:inline distT="0" distB="0" distL="0" distR="0">
            <wp:extent cx="5274310" cy="2304415"/>
            <wp:effectExtent l="19050" t="0" r="2540" b="0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图5-2</w:t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</w:p>
    <w:p>
      <w:pPr>
        <w:pStyle w:val="3"/>
        <w:ind w:firstLine="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点击员工管理，显示员工管理下面的菜单，效果如下图：</w:t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drawing>
          <wp:inline distT="0" distB="0" distL="0" distR="0">
            <wp:extent cx="5274310" cy="2479040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图5-3</w:t>
      </w:r>
    </w:p>
    <w:p>
      <w:r>
        <w:rPr>
          <w:rFonts w:hint="eastAsia" w:ascii="Times New Roman" w:hAnsi="Times New Roman" w:eastAsia="宋体" w:cs="Times New Roman"/>
          <w:b/>
          <w:bCs/>
        </w:rPr>
        <w:t>【主要js代码 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$(function()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//导航切换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$(".menuson .header").click(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$parent = $(this).parent();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/*移除指定的类名*/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$(".menuson&gt;li.active").not($parent).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(1)     </w:t>
      </w:r>
      <w:r>
        <w:rPr>
          <w:rFonts w:ascii="Times New Roman" w:hAnsi="Times New Roman" w:eastAsia="宋体"/>
        </w:rPr>
        <w:t>("active open")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 xml:space="preserve">        </w:t>
      </w:r>
      <w:r>
        <w:rPr>
          <w:rFonts w:ascii="Times New Roman" w:hAnsi="Times New Roman" w:eastAsia="宋体"/>
        </w:rPr>
        <w:t>.find('.sub-menus').hide();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$parent.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(2)     </w:t>
      </w:r>
      <w:r>
        <w:rPr>
          <w:rFonts w:ascii="Times New Roman" w:hAnsi="Times New Roman" w:eastAsia="宋体"/>
        </w:rPr>
        <w:t>("active");</w:t>
      </w:r>
      <w:r>
        <w:rPr>
          <w:rFonts w:hint="eastAsia" w:ascii="Times New Roman" w:hAnsi="Times New Roman" w:eastAsia="宋体"/>
        </w:rPr>
        <w:t>/*添加类名*/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if (!!$(this).next('.sub-menus').size())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if ($parent.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(3)   </w:t>
      </w:r>
      <w:r>
        <w:rPr>
          <w:rFonts w:ascii="Times New Roman" w:hAnsi="Times New Roman" w:eastAsia="宋体"/>
        </w:rPr>
        <w:t>("open")) {</w:t>
      </w:r>
      <w:r>
        <w:rPr>
          <w:rFonts w:hint="eastAsia" w:ascii="Times New Roman" w:hAnsi="Times New Roman" w:eastAsia="宋体"/>
        </w:rPr>
        <w:t>/*是否含有open类名*/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 xml:space="preserve"> /*移除指定的类名*/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3465" w:firstLineChars="165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$parent.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(4)     </w:t>
      </w:r>
      <w:r>
        <w:rPr>
          <w:rFonts w:ascii="Times New Roman" w:hAnsi="Times New Roman" w:eastAsia="宋体"/>
        </w:rPr>
        <w:t>("open").find('.sub-menus').hide();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 else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                /*添加类名*/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$parent.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(5)  </w:t>
      </w:r>
      <w:r>
        <w:rPr>
          <w:rFonts w:ascii="Times New Roman" w:hAnsi="Times New Roman" w:eastAsia="宋体"/>
        </w:rPr>
        <w:t>("open").find('.sub-menus').show();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// 三级菜单点击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$('.sub-menus li').click(function(e)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               /*移除指定的类名*/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$(".sub-menus li.active").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(6)   </w:t>
      </w:r>
      <w:r>
        <w:rPr>
          <w:rFonts w:ascii="Times New Roman" w:hAnsi="Times New Roman" w:eastAsia="宋体"/>
        </w:rPr>
        <w:t>("active")</w:t>
      </w:r>
      <w:r>
        <w:rPr>
          <w:rFonts w:hint="eastAsia" w:ascii="Times New Roman" w:hAnsi="Times New Roman" w:eastAsia="宋体"/>
        </w:rPr>
        <w:t>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/*添加类名*/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$(this).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(7)   </w:t>
      </w:r>
      <w:r>
        <w:rPr>
          <w:rFonts w:ascii="Times New Roman" w:hAnsi="Times New Roman" w:eastAsia="宋体"/>
        </w:rPr>
        <w:t>("active");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$('.title').click(function()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var $ul = $(this).next('ul');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</w:t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/*向上滑动，隐藏匹配的元素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$('dd').find('.menuson').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(8)   </w:t>
      </w:r>
      <w:r>
        <w:rPr>
          <w:rFonts w:ascii="Times New Roman" w:hAnsi="Times New Roman" w:eastAsia="宋体"/>
        </w:rPr>
        <w:t>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ab/>
      </w:r>
      <w:r>
        <w:rPr>
          <w:rFonts w:hint="eastAsia" w:ascii="Times New Roman" w:hAnsi="Times New Roman" w:eastAsia="宋体"/>
        </w:rPr>
        <w:t>/*所有可见元素*/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if ($ul.is('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(9)    </w:t>
      </w:r>
      <w:r>
        <w:rPr>
          <w:rFonts w:ascii="Times New Roman" w:hAnsi="Times New Roman" w:eastAsia="宋体"/>
        </w:rPr>
        <w:t>'))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$(this).next('.menuson').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(10)    </w:t>
      </w:r>
      <w:r>
        <w:rPr>
          <w:rFonts w:ascii="Times New Roman" w:hAnsi="Times New Roman" w:eastAsia="宋体"/>
        </w:rPr>
        <w:t>;</w:t>
      </w:r>
      <w:r>
        <w:rPr>
          <w:rFonts w:hint="eastAsia" w:ascii="Times New Roman" w:hAnsi="Times New Roman" w:eastAsia="宋体"/>
        </w:rPr>
        <w:t>/*向上滑动，隐藏匹配的元素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 else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</w:rPr>
        <w:t xml:space="preserve"> </w:t>
      </w:r>
      <w:r>
        <w:rPr>
          <w:rFonts w:ascii="Times New Roman" w:hAnsi="Times New Roman" w:eastAsia="宋体"/>
        </w:rPr>
        <w:t xml:space="preserve">                    </w:t>
      </w:r>
      <w:r>
        <w:rPr>
          <w:rFonts w:hint="eastAsia" w:ascii="Times New Roman" w:hAnsi="Times New Roman" w:eastAsia="宋体"/>
        </w:rPr>
        <w:t>/*向下滑动，显示匹配的元素*/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$(this).next('.menuson').</w:t>
      </w:r>
      <w:r>
        <w:rPr>
          <w:rFonts w:hint="eastAsia" w:ascii="Times New Roman" w:hAnsi="Times New Roman" w:eastAsia="宋体"/>
          <w:color w:val="FF0000"/>
          <w:u w:val="single"/>
        </w:rPr>
        <w:t xml:space="preserve">   (11)    </w:t>
      </w:r>
      <w:r>
        <w:rPr>
          <w:rFonts w:ascii="Times New Roman" w:hAnsi="Times New Roman" w:eastAsia="宋体"/>
        </w:rPr>
        <w:t>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})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wordWrap w:val="0"/>
        <w:ind w:firstLine="420"/>
        <w:jc w:val="left"/>
        <w:rPr>
          <w:rFonts w:ascii="Times New Roman" w:hAnsi="Times New Roman" w:eastAsia="宋体"/>
        </w:rPr>
      </w:pP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【问题】</w:t>
      </w:r>
      <w:r>
        <w:rPr>
          <w:rFonts w:hint="eastAsia" w:ascii="Times New Roman" w:hAnsi="Times New Roman" w:eastAsia="宋体" w:cs="Times New Roman"/>
        </w:rPr>
        <w:t>（22分，每空2分）</w:t>
      </w:r>
    </w:p>
    <w:p>
      <w:pPr>
        <w:ind w:firstLine="420"/>
      </w:pPr>
      <w:r>
        <w:rPr>
          <w:rFonts w:hint="eastAsia" w:ascii="Times New Roman" w:hAnsi="Times New Roman" w:eastAsia="宋体" w:cs="Times New Roman"/>
        </w:rPr>
        <w:t>根据注释，</w:t>
      </w:r>
      <w:r>
        <w:rPr>
          <w:rFonts w:hint="eastAsia" w:ascii="Times New Roman" w:hAnsi="Times New Roman" w:eastAsia="宋体"/>
        </w:rPr>
        <w:t>补全代码，</w:t>
      </w:r>
      <w:r>
        <w:rPr>
          <w:rFonts w:hint="eastAsia" w:ascii="Times New Roman" w:hAnsi="Times New Roman" w:eastAsia="宋体" w:cs="Times New Roman"/>
        </w:rPr>
        <w:t>在（1）至（11）处填入正确的内容。</w:t>
      </w:r>
    </w:p>
    <w:sectPr>
      <w:footerReference r:id="rId3" w:type="default"/>
      <w:pgSz w:w="11906" w:h="16838"/>
      <w:pgMar w:top="1440" w:right="1800" w:bottom="1440" w:left="1800" w:header="851" w:footer="85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Arial">
    <w:panose1 w:val="020B0604020202090204"/>
    <w:charset w:val="00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MS Mincho">
    <w:altName w:val="Hiragino Sans"/>
    <w:panose1 w:val="02020609040205080304"/>
    <w:charset w:val="80"/>
    <w:family w:val="modern"/>
    <w:pitch w:val="default"/>
    <w:sig w:usb0="00000000" w:usb1="00000000" w:usb2="00000010" w:usb3="00000000" w:csb0="0002009F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Hiragino Sans">
    <w:panose1 w:val="020B0300000000000000"/>
    <w:charset w:val="80"/>
    <w:family w:val="auto"/>
    <w:pitch w:val="default"/>
    <w:sig w:usb0="E00002FF" w:usb1="7AE7FFFF" w:usb2="00000012" w:usb3="00000000" w:csb0="0002000D" w:csb1="00000000"/>
  </w:font>
  <w:font w:name="PingFangHK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804030504040204"/>
    <w:charset w:val="00"/>
    <w:family w:val="auto"/>
    <w:pitch w:val="default"/>
    <w:sig w:usb0="E1002AFF" w:usb1="C000605B" w:usb2="00000029" w:usb3="00000000" w:csb0="200101FF" w:csb1="2028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XtCZFRQCAAATBAAADgAAAAAAAAAB&#10;ACAAAAAfAQAAZHJzL2Uyb0RvYy54bWxQSwUGAAAAAAYABgBZAQAApQUAAAAA&#10;">
          <v:path/>
          <v:fill on="f" focussize="0,0"/>
          <v:stroke on="f" weight="0.5pt" joinstyle="miter"/>
          <v:imagedata o:title=""/>
          <o:lock v:ext="edit"/>
          <v:textbox inset="0mm,0mm,0mm,0mm" style="mso-fit-shape-to-text:t;">
            <w:txbxContent>
              <w:p>
                <w:pPr>
                  <w:pStyle w:val="7"/>
                </w:pPr>
                <w:r>
                  <w:rPr>
                    <w:rFonts w:hint="eastAsia"/>
                  </w:rPr>
                  <w:t xml:space="preserve">第 </w:t>
                </w: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9</w:t>
                </w:r>
                <w:r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页 共 </w:t>
                </w:r>
                <w:r>
                  <w:fldChar w:fldCharType="begin"/>
                </w:r>
                <w:r>
                  <w:instrText xml:space="preserve"> NUMPAGES  \* MERGEFORMAT </w:instrText>
                </w:r>
                <w:r>
                  <w:fldChar w:fldCharType="separate"/>
                </w:r>
                <w:r>
                  <w:t>15</w:t>
                </w:r>
                <w:r>
                  <w:fldChar w:fldCharType="end"/>
                </w:r>
                <w:r>
                  <w:rPr>
                    <w:rFonts w:hint="eastAsia"/>
                  </w:rPr>
                  <w:t xml:space="preserve"> 页</w:t>
                </w:r>
              </w:p>
            </w:txbxContent>
          </v:textbox>
        </v:shape>
      </w:pic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466299B"/>
    <w:multiLevelType w:val="multilevel"/>
    <w:tmpl w:val="9466299B"/>
    <w:lvl w:ilvl="0" w:tentative="0">
      <w:start w:val="1"/>
      <w:numFmt w:val="decimal"/>
      <w:pStyle w:val="2"/>
      <w:suff w:val="space"/>
      <w:lvlText w:val="%1."/>
      <w:lvlJc w:val="left"/>
      <w:pPr>
        <w:tabs>
          <w:tab w:val="left" w:pos="420"/>
        </w:tabs>
        <w:ind w:left="429" w:hanging="429"/>
      </w:pPr>
      <w:rPr>
        <w:rFonts w:hint="default"/>
      </w:rPr>
    </w:lvl>
    <w:lvl w:ilvl="1" w:tentative="0">
      <w:start w:val="1"/>
      <w:numFmt w:val="decimal"/>
      <w:suff w:val="space"/>
      <w:lvlText w:val="%1.%2."/>
      <w:lvlJc w:val="left"/>
      <w:pPr>
        <w:tabs>
          <w:tab w:val="left" w:pos="420"/>
        </w:tabs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suff w:val="space"/>
      <w:lvlText w:val="%1.%2.%3."/>
      <w:lvlJc w:val="left"/>
      <w:pPr>
        <w:tabs>
          <w:tab w:val="left" w:pos="420"/>
        </w:tabs>
        <w:ind w:left="720" w:hanging="720"/>
      </w:pPr>
      <w:rPr>
        <w:rFonts w:hint="default" w:ascii="宋体" w:hAnsi="宋体" w:eastAsia="宋体" w:cs="宋体"/>
      </w:rPr>
    </w:lvl>
    <w:lvl w:ilvl="3" w:tentative="0">
      <w:start w:val="1"/>
      <w:numFmt w:val="decimal"/>
      <w:suff w:val="space"/>
      <w:lvlText w:val="%1.%2.%3.%4."/>
      <w:lvlJc w:val="left"/>
      <w:pPr>
        <w:tabs>
          <w:tab w:val="left" w:pos="420"/>
        </w:tabs>
        <w:ind w:left="864" w:hanging="864"/>
      </w:pPr>
      <w:rPr>
        <w:rFonts w:hint="default" w:ascii="宋体" w:hAnsi="宋体" w:eastAsia="宋体" w:cs="宋体"/>
      </w:rPr>
    </w:lvl>
    <w:lvl w:ilvl="4" w:tentative="0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abstractNum w:abstractNumId="1">
    <w:nsid w:val="5C7303DA"/>
    <w:multiLevelType w:val="multilevel"/>
    <w:tmpl w:val="5C7303DA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1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76F94214"/>
    <w:rsid w:val="00004552"/>
    <w:rsid w:val="00066555"/>
    <w:rsid w:val="00066F67"/>
    <w:rsid w:val="00091A4A"/>
    <w:rsid w:val="000A3895"/>
    <w:rsid w:val="000C3687"/>
    <w:rsid w:val="000E0D32"/>
    <w:rsid w:val="000E38F2"/>
    <w:rsid w:val="000E603A"/>
    <w:rsid w:val="000F57F8"/>
    <w:rsid w:val="00141D3E"/>
    <w:rsid w:val="0015550E"/>
    <w:rsid w:val="001623F9"/>
    <w:rsid w:val="001F022B"/>
    <w:rsid w:val="001F6B28"/>
    <w:rsid w:val="002025EF"/>
    <w:rsid w:val="00223EE9"/>
    <w:rsid w:val="00233277"/>
    <w:rsid w:val="00254256"/>
    <w:rsid w:val="0028197A"/>
    <w:rsid w:val="00294A08"/>
    <w:rsid w:val="00297F6F"/>
    <w:rsid w:val="003508BA"/>
    <w:rsid w:val="00372FAB"/>
    <w:rsid w:val="003C127B"/>
    <w:rsid w:val="00442B29"/>
    <w:rsid w:val="0047287F"/>
    <w:rsid w:val="00481815"/>
    <w:rsid w:val="00482467"/>
    <w:rsid w:val="00490590"/>
    <w:rsid w:val="00492612"/>
    <w:rsid w:val="00495D28"/>
    <w:rsid w:val="004A2BE7"/>
    <w:rsid w:val="004A356B"/>
    <w:rsid w:val="004B2F99"/>
    <w:rsid w:val="004D7CEB"/>
    <w:rsid w:val="00516505"/>
    <w:rsid w:val="00560D5A"/>
    <w:rsid w:val="005774F5"/>
    <w:rsid w:val="00581407"/>
    <w:rsid w:val="005C42C1"/>
    <w:rsid w:val="005F3C91"/>
    <w:rsid w:val="00637C3D"/>
    <w:rsid w:val="00667457"/>
    <w:rsid w:val="00671DA2"/>
    <w:rsid w:val="0067719E"/>
    <w:rsid w:val="00682A8D"/>
    <w:rsid w:val="006852BF"/>
    <w:rsid w:val="00696606"/>
    <w:rsid w:val="006D70AD"/>
    <w:rsid w:val="00732A66"/>
    <w:rsid w:val="00736EAA"/>
    <w:rsid w:val="00794B62"/>
    <w:rsid w:val="007B3E93"/>
    <w:rsid w:val="008109B2"/>
    <w:rsid w:val="008160A2"/>
    <w:rsid w:val="00825F25"/>
    <w:rsid w:val="00832B18"/>
    <w:rsid w:val="0084202E"/>
    <w:rsid w:val="0087163E"/>
    <w:rsid w:val="00873642"/>
    <w:rsid w:val="008830CB"/>
    <w:rsid w:val="00892D9C"/>
    <w:rsid w:val="00897C1C"/>
    <w:rsid w:val="008B2308"/>
    <w:rsid w:val="008C6FA0"/>
    <w:rsid w:val="008E52A4"/>
    <w:rsid w:val="008F2927"/>
    <w:rsid w:val="009324F8"/>
    <w:rsid w:val="00944D6A"/>
    <w:rsid w:val="009670BA"/>
    <w:rsid w:val="00973AAD"/>
    <w:rsid w:val="0098418D"/>
    <w:rsid w:val="00990085"/>
    <w:rsid w:val="009B3D44"/>
    <w:rsid w:val="009E1919"/>
    <w:rsid w:val="009E4042"/>
    <w:rsid w:val="00A01B0E"/>
    <w:rsid w:val="00A324DD"/>
    <w:rsid w:val="00A6504A"/>
    <w:rsid w:val="00A937AD"/>
    <w:rsid w:val="00A95B78"/>
    <w:rsid w:val="00A96124"/>
    <w:rsid w:val="00AB07D1"/>
    <w:rsid w:val="00AB4D3C"/>
    <w:rsid w:val="00AB7A41"/>
    <w:rsid w:val="00AC2DD4"/>
    <w:rsid w:val="00AD3830"/>
    <w:rsid w:val="00AD5C9C"/>
    <w:rsid w:val="00B227A7"/>
    <w:rsid w:val="00B27077"/>
    <w:rsid w:val="00B41914"/>
    <w:rsid w:val="00B42791"/>
    <w:rsid w:val="00B43D67"/>
    <w:rsid w:val="00B47D2D"/>
    <w:rsid w:val="00B824E3"/>
    <w:rsid w:val="00BA2AD9"/>
    <w:rsid w:val="00BA4C28"/>
    <w:rsid w:val="00BB5A79"/>
    <w:rsid w:val="00BB67EC"/>
    <w:rsid w:val="00BD2FA9"/>
    <w:rsid w:val="00C237C8"/>
    <w:rsid w:val="00C3382F"/>
    <w:rsid w:val="00C35CA8"/>
    <w:rsid w:val="00C54F43"/>
    <w:rsid w:val="00C64813"/>
    <w:rsid w:val="00C67C12"/>
    <w:rsid w:val="00C90508"/>
    <w:rsid w:val="00C964B0"/>
    <w:rsid w:val="00CD5516"/>
    <w:rsid w:val="00CD6F10"/>
    <w:rsid w:val="00CF1B9C"/>
    <w:rsid w:val="00D0583B"/>
    <w:rsid w:val="00D361C6"/>
    <w:rsid w:val="00D644DA"/>
    <w:rsid w:val="00D66D95"/>
    <w:rsid w:val="00D7640C"/>
    <w:rsid w:val="00D828E5"/>
    <w:rsid w:val="00D9370B"/>
    <w:rsid w:val="00DC66C9"/>
    <w:rsid w:val="00DF4AC5"/>
    <w:rsid w:val="00DF7CA1"/>
    <w:rsid w:val="00E555D5"/>
    <w:rsid w:val="00E72794"/>
    <w:rsid w:val="00E91F09"/>
    <w:rsid w:val="00EA5055"/>
    <w:rsid w:val="00ED545B"/>
    <w:rsid w:val="00EE2925"/>
    <w:rsid w:val="00EE55BC"/>
    <w:rsid w:val="00EE7F78"/>
    <w:rsid w:val="00F01561"/>
    <w:rsid w:val="00F02E56"/>
    <w:rsid w:val="00F21183"/>
    <w:rsid w:val="00F222C8"/>
    <w:rsid w:val="00F36ADA"/>
    <w:rsid w:val="00F86B65"/>
    <w:rsid w:val="00F9396F"/>
    <w:rsid w:val="00FE23FB"/>
    <w:rsid w:val="021A6A75"/>
    <w:rsid w:val="026C7B7B"/>
    <w:rsid w:val="027630F5"/>
    <w:rsid w:val="02826373"/>
    <w:rsid w:val="031D6EC6"/>
    <w:rsid w:val="033A715B"/>
    <w:rsid w:val="03F34D51"/>
    <w:rsid w:val="041E031C"/>
    <w:rsid w:val="0455516A"/>
    <w:rsid w:val="0466514F"/>
    <w:rsid w:val="047001AE"/>
    <w:rsid w:val="049D5535"/>
    <w:rsid w:val="04E2219C"/>
    <w:rsid w:val="04E959B9"/>
    <w:rsid w:val="04F00255"/>
    <w:rsid w:val="057A7FF4"/>
    <w:rsid w:val="058B39CA"/>
    <w:rsid w:val="05B2301A"/>
    <w:rsid w:val="060265C5"/>
    <w:rsid w:val="067311AD"/>
    <w:rsid w:val="068B7F58"/>
    <w:rsid w:val="06FB21DA"/>
    <w:rsid w:val="07277F68"/>
    <w:rsid w:val="07A2239C"/>
    <w:rsid w:val="0890072F"/>
    <w:rsid w:val="091D52C3"/>
    <w:rsid w:val="095D4802"/>
    <w:rsid w:val="09B601BC"/>
    <w:rsid w:val="09E72254"/>
    <w:rsid w:val="0AB448C3"/>
    <w:rsid w:val="0ABF690A"/>
    <w:rsid w:val="0AD7143B"/>
    <w:rsid w:val="0B4760C4"/>
    <w:rsid w:val="0B5B4F10"/>
    <w:rsid w:val="0B7E7EAE"/>
    <w:rsid w:val="0B801FEF"/>
    <w:rsid w:val="0BD82563"/>
    <w:rsid w:val="0C2461FA"/>
    <w:rsid w:val="0C620D07"/>
    <w:rsid w:val="0C9E79AA"/>
    <w:rsid w:val="0CAD18EC"/>
    <w:rsid w:val="0CE321FE"/>
    <w:rsid w:val="0D1D2228"/>
    <w:rsid w:val="0D294685"/>
    <w:rsid w:val="0D3541FF"/>
    <w:rsid w:val="0D740943"/>
    <w:rsid w:val="0E387F3C"/>
    <w:rsid w:val="0E5B3D39"/>
    <w:rsid w:val="0E7A5531"/>
    <w:rsid w:val="0EA63683"/>
    <w:rsid w:val="0ED070B2"/>
    <w:rsid w:val="0EE61526"/>
    <w:rsid w:val="1073494B"/>
    <w:rsid w:val="110D0532"/>
    <w:rsid w:val="11847D9E"/>
    <w:rsid w:val="11D458F3"/>
    <w:rsid w:val="12102FEB"/>
    <w:rsid w:val="12241B7D"/>
    <w:rsid w:val="128F78D8"/>
    <w:rsid w:val="12BE5180"/>
    <w:rsid w:val="13B03C48"/>
    <w:rsid w:val="14266540"/>
    <w:rsid w:val="146B637F"/>
    <w:rsid w:val="149A0F4B"/>
    <w:rsid w:val="149D135D"/>
    <w:rsid w:val="15231BC6"/>
    <w:rsid w:val="154551FC"/>
    <w:rsid w:val="15EB54C1"/>
    <w:rsid w:val="15FC0ECB"/>
    <w:rsid w:val="16485442"/>
    <w:rsid w:val="171A731C"/>
    <w:rsid w:val="174214D5"/>
    <w:rsid w:val="17844C8B"/>
    <w:rsid w:val="17B04A3D"/>
    <w:rsid w:val="17E0444F"/>
    <w:rsid w:val="17F65187"/>
    <w:rsid w:val="18777A4D"/>
    <w:rsid w:val="187F00E7"/>
    <w:rsid w:val="18902402"/>
    <w:rsid w:val="190508FC"/>
    <w:rsid w:val="19DE2332"/>
    <w:rsid w:val="1AB8642C"/>
    <w:rsid w:val="1AD95D4B"/>
    <w:rsid w:val="1AE518AD"/>
    <w:rsid w:val="1B9D0E59"/>
    <w:rsid w:val="1C123EA0"/>
    <w:rsid w:val="1C5610C8"/>
    <w:rsid w:val="1C990B6F"/>
    <w:rsid w:val="1CE713D3"/>
    <w:rsid w:val="1D397C51"/>
    <w:rsid w:val="1D59726B"/>
    <w:rsid w:val="1E543FD1"/>
    <w:rsid w:val="1E737AF3"/>
    <w:rsid w:val="1EDF9EB7"/>
    <w:rsid w:val="1F0B18BE"/>
    <w:rsid w:val="1F2C6D12"/>
    <w:rsid w:val="1F470369"/>
    <w:rsid w:val="1F4C2F57"/>
    <w:rsid w:val="1F620147"/>
    <w:rsid w:val="1FB66002"/>
    <w:rsid w:val="1FC0150B"/>
    <w:rsid w:val="1FEA14C2"/>
    <w:rsid w:val="1FFB3382"/>
    <w:rsid w:val="20691BE6"/>
    <w:rsid w:val="21081589"/>
    <w:rsid w:val="21420FFA"/>
    <w:rsid w:val="214B3B86"/>
    <w:rsid w:val="21A765BD"/>
    <w:rsid w:val="21F32CD0"/>
    <w:rsid w:val="22801DCA"/>
    <w:rsid w:val="22CA5D31"/>
    <w:rsid w:val="235A45D9"/>
    <w:rsid w:val="23D62D4D"/>
    <w:rsid w:val="240E4273"/>
    <w:rsid w:val="247D178A"/>
    <w:rsid w:val="24A12B53"/>
    <w:rsid w:val="2500589B"/>
    <w:rsid w:val="256A2027"/>
    <w:rsid w:val="25AE03AC"/>
    <w:rsid w:val="268807CD"/>
    <w:rsid w:val="270565AE"/>
    <w:rsid w:val="27321C41"/>
    <w:rsid w:val="277F0EF4"/>
    <w:rsid w:val="27B3429B"/>
    <w:rsid w:val="27C758E9"/>
    <w:rsid w:val="28181F04"/>
    <w:rsid w:val="287531A1"/>
    <w:rsid w:val="289C227A"/>
    <w:rsid w:val="28B1622B"/>
    <w:rsid w:val="2920285E"/>
    <w:rsid w:val="29833974"/>
    <w:rsid w:val="298A027C"/>
    <w:rsid w:val="29ED33F0"/>
    <w:rsid w:val="2A3468CE"/>
    <w:rsid w:val="2A7819D0"/>
    <w:rsid w:val="2ABC1FD3"/>
    <w:rsid w:val="2B1F67BC"/>
    <w:rsid w:val="2B697D9E"/>
    <w:rsid w:val="2B9D30E1"/>
    <w:rsid w:val="2BB20F2A"/>
    <w:rsid w:val="2C397A5D"/>
    <w:rsid w:val="2C8A7352"/>
    <w:rsid w:val="2CE319BE"/>
    <w:rsid w:val="2D5E66E0"/>
    <w:rsid w:val="2D6A4256"/>
    <w:rsid w:val="2DAA3F17"/>
    <w:rsid w:val="2E353B91"/>
    <w:rsid w:val="2EAF61BB"/>
    <w:rsid w:val="2F01248E"/>
    <w:rsid w:val="2F7F203C"/>
    <w:rsid w:val="2F8557B1"/>
    <w:rsid w:val="2FFF214D"/>
    <w:rsid w:val="3057605A"/>
    <w:rsid w:val="30FF1E7D"/>
    <w:rsid w:val="3181235E"/>
    <w:rsid w:val="322C7533"/>
    <w:rsid w:val="32B40078"/>
    <w:rsid w:val="32CA6C07"/>
    <w:rsid w:val="32CF3A43"/>
    <w:rsid w:val="33A67A5F"/>
    <w:rsid w:val="33A978A7"/>
    <w:rsid w:val="345832A3"/>
    <w:rsid w:val="346D38A9"/>
    <w:rsid w:val="349C67EA"/>
    <w:rsid w:val="3541554F"/>
    <w:rsid w:val="3563263E"/>
    <w:rsid w:val="35DA10CD"/>
    <w:rsid w:val="36083A02"/>
    <w:rsid w:val="360F3A30"/>
    <w:rsid w:val="362B36FE"/>
    <w:rsid w:val="36BA6445"/>
    <w:rsid w:val="37C4794A"/>
    <w:rsid w:val="388E22AE"/>
    <w:rsid w:val="38CA2ECE"/>
    <w:rsid w:val="39385896"/>
    <w:rsid w:val="39483423"/>
    <w:rsid w:val="397F4E14"/>
    <w:rsid w:val="39893E9C"/>
    <w:rsid w:val="3AA84B0F"/>
    <w:rsid w:val="3AD61D59"/>
    <w:rsid w:val="3AD92353"/>
    <w:rsid w:val="3AF323E2"/>
    <w:rsid w:val="3B354CB1"/>
    <w:rsid w:val="3B9B4481"/>
    <w:rsid w:val="3C471BDB"/>
    <w:rsid w:val="3CA1154D"/>
    <w:rsid w:val="3CDC50C1"/>
    <w:rsid w:val="3D7B044B"/>
    <w:rsid w:val="3D803FAE"/>
    <w:rsid w:val="3E390CB5"/>
    <w:rsid w:val="3E4A7FA5"/>
    <w:rsid w:val="3E4E2CE7"/>
    <w:rsid w:val="3F0B7843"/>
    <w:rsid w:val="3F1B0C27"/>
    <w:rsid w:val="3F4A20C7"/>
    <w:rsid w:val="3F753CF1"/>
    <w:rsid w:val="3FD8789A"/>
    <w:rsid w:val="3FDC41FC"/>
    <w:rsid w:val="40201796"/>
    <w:rsid w:val="408015C9"/>
    <w:rsid w:val="408E4A16"/>
    <w:rsid w:val="40BA407E"/>
    <w:rsid w:val="40C6430E"/>
    <w:rsid w:val="413E0321"/>
    <w:rsid w:val="41514273"/>
    <w:rsid w:val="41814183"/>
    <w:rsid w:val="41AD12F1"/>
    <w:rsid w:val="41B25983"/>
    <w:rsid w:val="41F152DE"/>
    <w:rsid w:val="4212077F"/>
    <w:rsid w:val="421C578A"/>
    <w:rsid w:val="42256AC2"/>
    <w:rsid w:val="42370F2A"/>
    <w:rsid w:val="42975D1D"/>
    <w:rsid w:val="43097597"/>
    <w:rsid w:val="4328018C"/>
    <w:rsid w:val="43B524EF"/>
    <w:rsid w:val="44CF616F"/>
    <w:rsid w:val="45034ABD"/>
    <w:rsid w:val="458600B8"/>
    <w:rsid w:val="45926499"/>
    <w:rsid w:val="45D34DBB"/>
    <w:rsid w:val="45FA00F6"/>
    <w:rsid w:val="461D05F3"/>
    <w:rsid w:val="46754B99"/>
    <w:rsid w:val="46812AAC"/>
    <w:rsid w:val="46F9147F"/>
    <w:rsid w:val="47493DB6"/>
    <w:rsid w:val="47910F8C"/>
    <w:rsid w:val="47947F4E"/>
    <w:rsid w:val="47E01B9B"/>
    <w:rsid w:val="4847602D"/>
    <w:rsid w:val="48AA1509"/>
    <w:rsid w:val="48BD0546"/>
    <w:rsid w:val="48BD7CD0"/>
    <w:rsid w:val="48C265D7"/>
    <w:rsid w:val="490E656F"/>
    <w:rsid w:val="4994699B"/>
    <w:rsid w:val="49D77AAC"/>
    <w:rsid w:val="49ED1204"/>
    <w:rsid w:val="4A271800"/>
    <w:rsid w:val="4A2A0342"/>
    <w:rsid w:val="4A591E6E"/>
    <w:rsid w:val="4A685C74"/>
    <w:rsid w:val="4AF95E73"/>
    <w:rsid w:val="4B901A48"/>
    <w:rsid w:val="4BCB506B"/>
    <w:rsid w:val="4C760DF2"/>
    <w:rsid w:val="4C7D053D"/>
    <w:rsid w:val="4C9F01F8"/>
    <w:rsid w:val="4CA50410"/>
    <w:rsid w:val="4CBE5415"/>
    <w:rsid w:val="4CE364B1"/>
    <w:rsid w:val="4D1B660C"/>
    <w:rsid w:val="4D240565"/>
    <w:rsid w:val="4D3E7F87"/>
    <w:rsid w:val="4D9C7CCB"/>
    <w:rsid w:val="4DA14A80"/>
    <w:rsid w:val="4DCE4984"/>
    <w:rsid w:val="4DE77E10"/>
    <w:rsid w:val="4E380B6D"/>
    <w:rsid w:val="4E4453C2"/>
    <w:rsid w:val="4E857F87"/>
    <w:rsid w:val="4EDF39BF"/>
    <w:rsid w:val="4F1A2934"/>
    <w:rsid w:val="4F3440FF"/>
    <w:rsid w:val="501B544B"/>
    <w:rsid w:val="5062257F"/>
    <w:rsid w:val="50BB0323"/>
    <w:rsid w:val="50DC5079"/>
    <w:rsid w:val="51044459"/>
    <w:rsid w:val="5142509A"/>
    <w:rsid w:val="515B088A"/>
    <w:rsid w:val="51FF3B96"/>
    <w:rsid w:val="52837A7D"/>
    <w:rsid w:val="52BD35D0"/>
    <w:rsid w:val="52D8491E"/>
    <w:rsid w:val="53284373"/>
    <w:rsid w:val="53A32517"/>
    <w:rsid w:val="53FC184D"/>
    <w:rsid w:val="54000508"/>
    <w:rsid w:val="543F026F"/>
    <w:rsid w:val="54515A2A"/>
    <w:rsid w:val="547D019A"/>
    <w:rsid w:val="54D633B2"/>
    <w:rsid w:val="550E56B5"/>
    <w:rsid w:val="551918E8"/>
    <w:rsid w:val="55233CA9"/>
    <w:rsid w:val="5533324D"/>
    <w:rsid w:val="55AA418A"/>
    <w:rsid w:val="55B43F1A"/>
    <w:rsid w:val="55C96B56"/>
    <w:rsid w:val="56515E88"/>
    <w:rsid w:val="57117847"/>
    <w:rsid w:val="574320DE"/>
    <w:rsid w:val="576A20F3"/>
    <w:rsid w:val="57732513"/>
    <w:rsid w:val="57A47ED6"/>
    <w:rsid w:val="585B45E3"/>
    <w:rsid w:val="587A29B6"/>
    <w:rsid w:val="588D4B97"/>
    <w:rsid w:val="58C531D7"/>
    <w:rsid w:val="59116C57"/>
    <w:rsid w:val="591B67B7"/>
    <w:rsid w:val="592917D4"/>
    <w:rsid w:val="593E0A80"/>
    <w:rsid w:val="598A4AC7"/>
    <w:rsid w:val="59BD3674"/>
    <w:rsid w:val="5A8B5D7A"/>
    <w:rsid w:val="5AB749AF"/>
    <w:rsid w:val="5AF36306"/>
    <w:rsid w:val="5B3C2444"/>
    <w:rsid w:val="5B3C5BCD"/>
    <w:rsid w:val="5BEF4ED1"/>
    <w:rsid w:val="5BF75A8A"/>
    <w:rsid w:val="5C267910"/>
    <w:rsid w:val="5C4B278F"/>
    <w:rsid w:val="5C9D41DA"/>
    <w:rsid w:val="5C9F3D9D"/>
    <w:rsid w:val="5CF16AED"/>
    <w:rsid w:val="5D065720"/>
    <w:rsid w:val="5D2366A4"/>
    <w:rsid w:val="5D4B7B79"/>
    <w:rsid w:val="5D5A01AB"/>
    <w:rsid w:val="5D6A13E5"/>
    <w:rsid w:val="5E214F0E"/>
    <w:rsid w:val="5E454EB7"/>
    <w:rsid w:val="5E627130"/>
    <w:rsid w:val="5F4E6B1C"/>
    <w:rsid w:val="5F993CFE"/>
    <w:rsid w:val="5FD30887"/>
    <w:rsid w:val="5FD73744"/>
    <w:rsid w:val="5FEA7D1F"/>
    <w:rsid w:val="5FED0091"/>
    <w:rsid w:val="5FF92B75"/>
    <w:rsid w:val="601C0325"/>
    <w:rsid w:val="602A7618"/>
    <w:rsid w:val="603E4411"/>
    <w:rsid w:val="60CA7D3D"/>
    <w:rsid w:val="616F328D"/>
    <w:rsid w:val="61FF2915"/>
    <w:rsid w:val="62247BDC"/>
    <w:rsid w:val="62596406"/>
    <w:rsid w:val="62A370D9"/>
    <w:rsid w:val="62B447BD"/>
    <w:rsid w:val="62E60583"/>
    <w:rsid w:val="631948E4"/>
    <w:rsid w:val="637743B5"/>
    <w:rsid w:val="63C63315"/>
    <w:rsid w:val="64E96BB0"/>
    <w:rsid w:val="65147728"/>
    <w:rsid w:val="651A0883"/>
    <w:rsid w:val="65E16C75"/>
    <w:rsid w:val="66144287"/>
    <w:rsid w:val="66567E62"/>
    <w:rsid w:val="66612D86"/>
    <w:rsid w:val="666C7818"/>
    <w:rsid w:val="66722334"/>
    <w:rsid w:val="671F141A"/>
    <w:rsid w:val="673F18C7"/>
    <w:rsid w:val="675B4C15"/>
    <w:rsid w:val="67E95358"/>
    <w:rsid w:val="68396FE4"/>
    <w:rsid w:val="68444891"/>
    <w:rsid w:val="687F2710"/>
    <w:rsid w:val="68E304C1"/>
    <w:rsid w:val="693360B1"/>
    <w:rsid w:val="695C4711"/>
    <w:rsid w:val="6A3E2A58"/>
    <w:rsid w:val="6A9B63AD"/>
    <w:rsid w:val="6ABE6E2B"/>
    <w:rsid w:val="6AD95899"/>
    <w:rsid w:val="6AE61893"/>
    <w:rsid w:val="6B206E6C"/>
    <w:rsid w:val="6B323AA3"/>
    <w:rsid w:val="6BFC04A8"/>
    <w:rsid w:val="6D535020"/>
    <w:rsid w:val="6D5E2BDF"/>
    <w:rsid w:val="6D7E1CA0"/>
    <w:rsid w:val="6D9A19E1"/>
    <w:rsid w:val="6DFC68F7"/>
    <w:rsid w:val="6E7B750D"/>
    <w:rsid w:val="6EC53FA0"/>
    <w:rsid w:val="6EE67202"/>
    <w:rsid w:val="6EEA4137"/>
    <w:rsid w:val="6F2955A1"/>
    <w:rsid w:val="6FF1165D"/>
    <w:rsid w:val="705820AE"/>
    <w:rsid w:val="706B7729"/>
    <w:rsid w:val="70A345B0"/>
    <w:rsid w:val="710474D7"/>
    <w:rsid w:val="71123792"/>
    <w:rsid w:val="718A368C"/>
    <w:rsid w:val="71AB5469"/>
    <w:rsid w:val="71EF4F26"/>
    <w:rsid w:val="71F24AB5"/>
    <w:rsid w:val="72084F84"/>
    <w:rsid w:val="727C3C9C"/>
    <w:rsid w:val="72A83D46"/>
    <w:rsid w:val="72B63A62"/>
    <w:rsid w:val="72C30B83"/>
    <w:rsid w:val="732E60C3"/>
    <w:rsid w:val="73DFAC47"/>
    <w:rsid w:val="73FF6CF8"/>
    <w:rsid w:val="741E148B"/>
    <w:rsid w:val="746340C0"/>
    <w:rsid w:val="74752B30"/>
    <w:rsid w:val="74B75106"/>
    <w:rsid w:val="755F3D80"/>
    <w:rsid w:val="757E72C4"/>
    <w:rsid w:val="759A44DA"/>
    <w:rsid w:val="75F401B5"/>
    <w:rsid w:val="76270C0A"/>
    <w:rsid w:val="762C6BD0"/>
    <w:rsid w:val="76437911"/>
    <w:rsid w:val="76E43349"/>
    <w:rsid w:val="76F94214"/>
    <w:rsid w:val="772C2A5D"/>
    <w:rsid w:val="77352DAD"/>
    <w:rsid w:val="774E27C0"/>
    <w:rsid w:val="77575BD2"/>
    <w:rsid w:val="77635563"/>
    <w:rsid w:val="776B746C"/>
    <w:rsid w:val="77C71DB7"/>
    <w:rsid w:val="78284961"/>
    <w:rsid w:val="78683234"/>
    <w:rsid w:val="78BC645C"/>
    <w:rsid w:val="78CC4095"/>
    <w:rsid w:val="78F7359B"/>
    <w:rsid w:val="79141BDD"/>
    <w:rsid w:val="7931451D"/>
    <w:rsid w:val="798952F5"/>
    <w:rsid w:val="79EB2BF2"/>
    <w:rsid w:val="7A530A1F"/>
    <w:rsid w:val="7B0160E5"/>
    <w:rsid w:val="7B7C647F"/>
    <w:rsid w:val="7BB62992"/>
    <w:rsid w:val="7C3D45A0"/>
    <w:rsid w:val="7C503D47"/>
    <w:rsid w:val="7CAF0EA6"/>
    <w:rsid w:val="7CBD2C0D"/>
    <w:rsid w:val="7CC945BB"/>
    <w:rsid w:val="7CFB63F1"/>
    <w:rsid w:val="7D1A36A4"/>
    <w:rsid w:val="7D245A9B"/>
    <w:rsid w:val="7D3D57A7"/>
    <w:rsid w:val="7E236AE3"/>
    <w:rsid w:val="7E283A24"/>
    <w:rsid w:val="7E41771D"/>
    <w:rsid w:val="7E7F3FEA"/>
    <w:rsid w:val="7E805D44"/>
    <w:rsid w:val="7E812728"/>
    <w:rsid w:val="7EB96C2B"/>
    <w:rsid w:val="7ED547B9"/>
    <w:rsid w:val="7ED83B76"/>
    <w:rsid w:val="7F470476"/>
    <w:rsid w:val="7F4D4741"/>
    <w:rsid w:val="7F921D86"/>
    <w:rsid w:val="7FD67195"/>
    <w:rsid w:val="7FE73561"/>
    <w:rsid w:val="FBEDF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numPr>
        <w:ilvl w:val="0"/>
        <w:numId w:val="1"/>
      </w:numPr>
      <w:ind w:left="431" w:hanging="431"/>
      <w:jc w:val="left"/>
      <w:outlineLvl w:val="0"/>
    </w:pPr>
    <w:rPr>
      <w:rFonts w:hint="eastAsia" w:cs="Times New Roman"/>
      <w:b/>
      <w:kern w:val="44"/>
      <w:sz w:val="32"/>
      <w:szCs w:val="48"/>
    </w:rPr>
  </w:style>
  <w:style w:type="character" w:default="1" w:styleId="9">
    <w:name w:val="Default Paragraph Font"/>
    <w:unhideWhenUsed/>
    <w:qFormat/>
    <w:uiPriority w:val="1"/>
  </w:style>
  <w:style w:type="table" w:default="1" w:styleId="10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First Indent"/>
    <w:basedOn w:val="1"/>
    <w:qFormat/>
    <w:uiPriority w:val="0"/>
    <w:pPr>
      <w:ind w:firstLine="602" w:firstLineChars="200"/>
    </w:pPr>
  </w:style>
  <w:style w:type="paragraph" w:styleId="4">
    <w:name w:val="caption"/>
    <w:basedOn w:val="1"/>
    <w:next w:val="1"/>
    <w:unhideWhenUsed/>
    <w:qFormat/>
    <w:uiPriority w:val="0"/>
    <w:pPr>
      <w:spacing w:afterLines="50"/>
      <w:jc w:val="center"/>
    </w:pPr>
    <w:rPr>
      <w:rFonts w:ascii="Arial" w:hAnsi="Arial" w:eastAsia="黑体"/>
      <w:b/>
      <w:sz w:val="20"/>
    </w:rPr>
  </w:style>
  <w:style w:type="paragraph" w:styleId="5">
    <w:name w:val="Document Map"/>
    <w:basedOn w:val="1"/>
    <w:link w:val="14"/>
    <w:qFormat/>
    <w:uiPriority w:val="0"/>
    <w:rPr>
      <w:rFonts w:ascii="宋体" w:eastAsia="宋体"/>
      <w:sz w:val="18"/>
      <w:szCs w:val="18"/>
    </w:rPr>
  </w:style>
  <w:style w:type="paragraph" w:styleId="6">
    <w:name w:val="Balloon Text"/>
    <w:basedOn w:val="1"/>
    <w:link w:val="15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图片"/>
    <w:basedOn w:val="1"/>
    <w:next w:val="1"/>
    <w:qFormat/>
    <w:uiPriority w:val="0"/>
    <w:pPr>
      <w:jc w:val="center"/>
    </w:pPr>
  </w:style>
  <w:style w:type="paragraph" w:customStyle="1" w:styleId="13">
    <w:name w:val="代码段"/>
    <w:basedOn w:val="1"/>
    <w:qFormat/>
    <w:uiPriority w:val="0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jc w:val="left"/>
    </w:pPr>
  </w:style>
  <w:style w:type="character" w:customStyle="1" w:styleId="14">
    <w:name w:val="文档结构图 Char"/>
    <w:basedOn w:val="9"/>
    <w:link w:val="5"/>
    <w:qFormat/>
    <w:uiPriority w:val="0"/>
    <w:rPr>
      <w:rFonts w:ascii="宋体" w:hAnsiTheme="minorHAnsi" w:cstheme="minorBidi"/>
      <w:kern w:val="2"/>
      <w:sz w:val="18"/>
      <w:szCs w:val="18"/>
    </w:rPr>
  </w:style>
  <w:style w:type="character" w:customStyle="1" w:styleId="15">
    <w:name w:val="批注框文本 Char"/>
    <w:basedOn w:val="9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16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software22/Library/Containers/com.kingsoft.wpsoffice.mac/Data/C:\Users\ruanko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15</Pages>
  <Words>3292</Words>
  <Characters>9631</Characters>
  <Lines>80</Lines>
  <Paragraphs>25</Paragraphs>
  <TotalTime>0</TotalTime>
  <ScaleCrop>false</ScaleCrop>
  <LinksUpToDate>false</LinksUpToDate>
  <CharactersWithSpaces>12898</CharactersWithSpaces>
  <Application>WPS Office_3.9.2.6301_F1E327BC-269C-435d-A152-05C5408002CA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2019-07-24T10:13:00Z</dcterms:created>
  <dc:creator>月歌</dc:creator>
  <cp:lastModifiedBy>software22</cp:lastModifiedBy>
  <dcterms:modified xsi:type="dcterms:W3CDTF">2022-06-02T11:53:34Z</dcterms:modified>
  <cp:revision>125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2052-3.9.2.6301</vt:lpwstr>
  </property>
</Properties>
</file>